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794" w:rsidRDefault="00DB4BDB" w:rsidP="000F67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Plan wynikowy </w:t>
      </w:r>
      <w:r w:rsidR="00D679FF" w:rsidRPr="00D679FF">
        <w:rPr>
          <w:b/>
          <w:sz w:val="28"/>
          <w:szCs w:val="28"/>
        </w:rPr>
        <w:t>do historii dla klasy 8 szkoły podstawowej</w:t>
      </w:r>
      <w:r w:rsidR="005E3A3C">
        <w:rPr>
          <w:b/>
          <w:sz w:val="28"/>
          <w:szCs w:val="28"/>
        </w:rPr>
        <w:t xml:space="preserve"> </w:t>
      </w:r>
      <w:r w:rsidR="00A23BBC">
        <w:rPr>
          <w:b/>
          <w:sz w:val="28"/>
          <w:szCs w:val="28"/>
        </w:rPr>
        <w:t xml:space="preserve">„Wczoraj i dziś” kl. 8. </w:t>
      </w:r>
    </w:p>
    <w:p w:rsidR="002075E1" w:rsidRPr="005E49B8" w:rsidRDefault="002075E1" w:rsidP="002075E1">
      <w:r w:rsidRPr="005E49B8">
        <w:rPr>
          <w:rStyle w:val="ui-provider"/>
        </w:rPr>
        <w:t>Plan wynikowy uwzględnia zapisy podstawy programowej z 201</w:t>
      </w:r>
      <w:r w:rsidR="000A76AE">
        <w:rPr>
          <w:rStyle w:val="ui-provider"/>
        </w:rPr>
        <w:t>7</w:t>
      </w:r>
      <w:bookmarkStart w:id="0" w:name="_GoBack"/>
      <w:bookmarkEnd w:id="0"/>
      <w:r w:rsidRPr="005E49B8">
        <w:rPr>
          <w:rStyle w:val="ui-provider"/>
        </w:rPr>
        <w:t xml:space="preserve"> r</w:t>
      </w:r>
      <w:r>
        <w:rPr>
          <w:rStyle w:val="ui-provider"/>
        </w:rPr>
        <w:t xml:space="preserve">. </w:t>
      </w:r>
      <w:r w:rsidRPr="005E49B8">
        <w:rPr>
          <w:rStyle w:val="ui-provider"/>
        </w:rPr>
        <w:t xml:space="preserve">oraz zmiany z 2024 r.,  wynikające z uszczuplonej podstawy programowej. Szarym kolorem </w:t>
      </w:r>
      <w:r w:rsidRPr="005E49B8">
        <w:t>oznaczono treści, o których realizacji decyduje nauczyciel.</w:t>
      </w:r>
    </w:p>
    <w:p w:rsidR="00D679FF" w:rsidRDefault="00D679FF" w:rsidP="000F6794"/>
    <w:p w:rsidR="00D679FF" w:rsidRDefault="00D679FF" w:rsidP="000F6794"/>
    <w:tbl>
      <w:tblPr>
        <w:tblW w:w="156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7"/>
        <w:gridCol w:w="2835"/>
        <w:gridCol w:w="1559"/>
        <w:gridCol w:w="4536"/>
        <w:gridCol w:w="4394"/>
        <w:gridCol w:w="880"/>
        <w:gridCol w:w="7"/>
      </w:tblGrid>
      <w:tr w:rsidR="000F6794" w:rsidRPr="000F6794" w:rsidTr="00F028E6">
        <w:trPr>
          <w:gridAfter w:val="1"/>
          <w:wAfter w:w="7" w:type="dxa"/>
        </w:trPr>
        <w:tc>
          <w:tcPr>
            <w:tcW w:w="1447" w:type="dxa"/>
            <w:vAlign w:val="center"/>
          </w:tcPr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Temat</w:t>
            </w:r>
          </w:p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lekcji</w:t>
            </w:r>
          </w:p>
        </w:tc>
        <w:tc>
          <w:tcPr>
            <w:tcW w:w="2835" w:type="dxa"/>
            <w:vAlign w:val="center"/>
          </w:tcPr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Zagadnienia,</w:t>
            </w:r>
          </w:p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materiał nauczania</w:t>
            </w:r>
          </w:p>
        </w:tc>
        <w:tc>
          <w:tcPr>
            <w:tcW w:w="1559" w:type="dxa"/>
          </w:tcPr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Odniesienia</w:t>
            </w:r>
          </w:p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do podstawy</w:t>
            </w:r>
          </w:p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programowej</w:t>
            </w:r>
          </w:p>
        </w:tc>
        <w:tc>
          <w:tcPr>
            <w:tcW w:w="4536" w:type="dxa"/>
            <w:vAlign w:val="center"/>
          </w:tcPr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Wymagania podstawowe</w:t>
            </w:r>
          </w:p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</w:tc>
        <w:tc>
          <w:tcPr>
            <w:tcW w:w="4394" w:type="dxa"/>
            <w:vAlign w:val="center"/>
          </w:tcPr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Wymagania ponadpodstawowe</w:t>
            </w:r>
          </w:p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</w:tc>
        <w:tc>
          <w:tcPr>
            <w:tcW w:w="880" w:type="dxa"/>
          </w:tcPr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Liczba</w:t>
            </w:r>
          </w:p>
          <w:p w:rsidR="000F6794" w:rsidRPr="00F028E6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028E6">
              <w:rPr>
                <w:rFonts w:asciiTheme="minorHAnsi" w:hAnsiTheme="minorHAnsi" w:cstheme="minorHAnsi"/>
                <w:b/>
                <w:sz w:val="23"/>
                <w:szCs w:val="23"/>
              </w:rPr>
              <w:t>godzin</w:t>
            </w:r>
          </w:p>
        </w:tc>
      </w:tr>
      <w:tr w:rsidR="000F6794" w:rsidRPr="000F6794" w:rsidTr="00692605">
        <w:tc>
          <w:tcPr>
            <w:tcW w:w="15658" w:type="dxa"/>
            <w:gridSpan w:val="7"/>
            <w:vAlign w:val="center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b/>
                <w:sz w:val="24"/>
                <w:szCs w:val="24"/>
              </w:rPr>
              <w:t>ROZDZIAŁ I: II WOJNA ŚWIATOWA</w:t>
            </w:r>
          </w:p>
        </w:tc>
      </w:tr>
      <w:tr w:rsidR="000F6794" w:rsidRPr="000F6794" w:rsidTr="00F028E6">
        <w:trPr>
          <w:gridAfter w:val="1"/>
          <w:wAfter w:w="7" w:type="dxa"/>
        </w:trPr>
        <w:tc>
          <w:tcPr>
            <w:tcW w:w="1447" w:type="dxa"/>
          </w:tcPr>
          <w:p w:rsidR="000F6794" w:rsidRPr="000B1F0D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1. Napaść na Polskę</w:t>
            </w:r>
          </w:p>
        </w:tc>
        <w:tc>
          <w:tcPr>
            <w:tcW w:w="2835" w:type="dxa"/>
          </w:tcPr>
          <w:p w:rsidR="000F6794" w:rsidRPr="000F6794" w:rsidRDefault="00D64294" w:rsidP="000748D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0F6794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rzygotowania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Niemiec </w:t>
            </w:r>
            <w:r w:rsidR="000F6794" w:rsidRPr="000F6794">
              <w:rPr>
                <w:rFonts w:asciiTheme="minorHAnsi" w:hAnsiTheme="minorHAnsi" w:cstheme="minorHAnsi"/>
                <w:sz w:val="24"/>
                <w:szCs w:val="24"/>
              </w:rPr>
              <w:t>do wojny</w:t>
            </w:r>
          </w:p>
          <w:p w:rsidR="000F6794" w:rsidRPr="000F6794" w:rsidRDefault="004E65E9" w:rsidP="000748D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Polski plan obrony</w:t>
            </w:r>
          </w:p>
          <w:p w:rsidR="000F6794" w:rsidRPr="000F6794" w:rsidRDefault="000F6794" w:rsidP="000748D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Wybuch </w:t>
            </w:r>
            <w:r w:rsidR="004E65E9">
              <w:rPr>
                <w:rFonts w:asciiTheme="minorHAnsi" w:hAnsiTheme="minorHAnsi" w:cstheme="minorHAnsi"/>
                <w:sz w:val="24"/>
                <w:szCs w:val="24"/>
              </w:rPr>
              <w:t xml:space="preserve">II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wojny</w:t>
            </w:r>
            <w:r w:rsidR="004E65E9">
              <w:rPr>
                <w:rFonts w:asciiTheme="minorHAnsi" w:hAnsiTheme="minorHAnsi" w:cstheme="minorHAnsi"/>
                <w:sz w:val="24"/>
                <w:szCs w:val="24"/>
              </w:rPr>
              <w:t xml:space="preserve"> światowej</w:t>
            </w:r>
          </w:p>
          <w:p w:rsidR="000F6794" w:rsidRPr="000F6794" w:rsidRDefault="005A151D" w:rsidP="000748D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Wojna obronna w</w:t>
            </w:r>
            <w:r w:rsidR="005F2D3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1939 r.</w:t>
            </w:r>
          </w:p>
          <w:p w:rsidR="000F6794" w:rsidRPr="000F6794" w:rsidRDefault="000F6794" w:rsidP="000748D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Napaść sowiecka</w:t>
            </w:r>
          </w:p>
          <w:p w:rsidR="000F6794" w:rsidRDefault="00331310" w:rsidP="000748D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Ewakuacja polskich wł</w:t>
            </w:r>
            <w:r w:rsidR="005727B9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dz</w:t>
            </w:r>
          </w:p>
          <w:p w:rsidR="00374C27" w:rsidRPr="000F6794" w:rsidRDefault="00374C27" w:rsidP="000748D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Bilans wojny obronnej</w:t>
            </w:r>
          </w:p>
        </w:tc>
        <w:tc>
          <w:tcPr>
            <w:tcW w:w="1559" w:type="dxa"/>
          </w:tcPr>
          <w:p w:rsidR="000F6794" w:rsidRPr="000F6794" w:rsidRDefault="000F6794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 xml:space="preserve">XXXI.1 </w:t>
            </w:r>
          </w:p>
          <w:p w:rsidR="000F6794" w:rsidRPr="000F6794" w:rsidRDefault="000F6794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 xml:space="preserve">XXXI.2 </w:t>
            </w:r>
          </w:p>
          <w:p w:rsidR="000F6794" w:rsidRDefault="000F6794" w:rsidP="0007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XXXI.3 </w:t>
            </w:r>
          </w:p>
          <w:p w:rsidR="000748DE" w:rsidRDefault="000748DE" w:rsidP="0007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0748DE" w:rsidRPr="000F6794" w:rsidRDefault="000748DE" w:rsidP="0007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wojna błyskawiczna (Blitzkrieg), „dziwna wojna”, internowanie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agresji Niemiec na Polskę (1 IX 1939), wkroczenia Armii Czerwonej do Polski (17 IX 1939)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Adolfa Hitlera, Józefa Stalina, Henryka Sucharskiego, Edwarda Rydza-Śmigłego, Stefana Starzyńskiego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na mapie kierunki uderzeń armii niemieckiej i sowieckiej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przyczyny klęski Polski we wrześniu 1939 r.</w:t>
            </w:r>
          </w:p>
          <w:p w:rsidR="000748DE" w:rsidRPr="000748DE" w:rsidRDefault="000F6794" w:rsidP="000748DE">
            <w:pP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r w:rsidR="000748DE" w:rsidRPr="001F4414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podaje przykłady szczególnego bohaterstwa Polaków, np. obrona poczty w</w:t>
            </w:r>
            <w:r w:rsidR="002E0AE0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 </w:t>
            </w:r>
            <w:r w:rsidR="000748DE" w:rsidRPr="001F4414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Gdańsku, walki o Westerplatte, obrona wieży spadochronowej w Katowicach, bitwy pod Mokrą i Wizną, bitwa nad Bzurą, obrona Warszawy, obrona Grodna, bitwa pod Kockiem</w:t>
            </w:r>
            <w:r w:rsidR="00C3619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4C39B0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o</w:t>
            </w:r>
            <w:r w:rsidR="00C3619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brona Helu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prowokacja gliwicka, </w:t>
            </w:r>
            <w:r w:rsidR="000748DE">
              <w:rPr>
                <w:rFonts w:asciiTheme="minorHAnsi" w:hAnsiTheme="minorHAnsi" w:cstheme="minorHAnsi"/>
                <w:sz w:val="24"/>
                <w:szCs w:val="24"/>
              </w:rPr>
              <w:t xml:space="preserve">bitwa graniczna,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„polskie Termopile”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</w:t>
            </w:r>
            <w:r w:rsidR="00DB78C6" w:rsidRPr="000F6794">
              <w:rPr>
                <w:rFonts w:asciiTheme="minorHAnsi" w:hAnsiTheme="minorHAnsi" w:cstheme="minorHAnsi"/>
                <w:sz w:val="24"/>
                <w:szCs w:val="24"/>
              </w:rPr>
              <w:t>bitwy o Westerplatte (1–7 IX 1939</w:t>
            </w:r>
            <w:r w:rsidR="004D594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="00DB78C6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wypowiedzenia wojny Niemcom przez Francję i Wielką Brytanię (3 IX 1939</w:t>
            </w:r>
            <w:r w:rsidR="000748DE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, internowania władz polskich w Rumunii (17/18 IX 1939), </w:t>
            </w:r>
            <w:r w:rsidR="00036A4C">
              <w:rPr>
                <w:rFonts w:asciiTheme="minorHAnsi" w:hAnsiTheme="minorHAnsi" w:cstheme="minorHAnsi"/>
                <w:sz w:val="24"/>
                <w:szCs w:val="24"/>
              </w:rPr>
              <w:t>kapitulacj</w:t>
            </w:r>
            <w:r w:rsidR="004D5944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036A4C">
              <w:rPr>
                <w:rFonts w:asciiTheme="minorHAnsi" w:hAnsiTheme="minorHAnsi" w:cstheme="minorHAnsi"/>
                <w:sz w:val="24"/>
                <w:szCs w:val="24"/>
              </w:rPr>
              <w:t xml:space="preserve"> Warszawy (28 IX 1939 r.)</w:t>
            </w:r>
            <w:r w:rsidR="004D5944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036A4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kapitulacji pod Kockiem (6 X 1939)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Władysława Raginisa, Franciszka Kleeberga, Tadeusza Kutrzeby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stosunek sił ZSRS, Niemiec i</w:t>
            </w:r>
            <w:r w:rsidR="00382B2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Polski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polityczne i militarne założenia planu obrony Polski w 1939 r.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– omawia okoliczności wkroczenia wojsk sowieckich na terytorium Polski w</w:t>
            </w:r>
            <w:r w:rsidR="00382B2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kontekście paktu Ribbentrop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0F679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Mołotow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wymienia miejsca kluczowych bitew wojny obronnej Polski stoczonych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</w:t>
            </w:r>
            <w:r w:rsidR="00382B2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wojskami niemieckimi i sowieckimi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wymienia i charakteryzuje etapy wojny obronnej Polski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ocenia postawę aliantów zachodnich wobec Polski we wrześniu 1939 r.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ocenia postawę władz polskich we wrześniu 1939 r.</w:t>
            </w:r>
          </w:p>
        </w:tc>
        <w:tc>
          <w:tcPr>
            <w:tcW w:w="880" w:type="dxa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0F6794" w:rsidRPr="000F6794" w:rsidTr="00F028E6">
        <w:trPr>
          <w:gridAfter w:val="1"/>
          <w:wAfter w:w="7" w:type="dxa"/>
        </w:trPr>
        <w:tc>
          <w:tcPr>
            <w:tcW w:w="1447" w:type="dxa"/>
          </w:tcPr>
          <w:p w:rsidR="000F6794" w:rsidRPr="000B1F0D" w:rsidRDefault="000F6794" w:rsidP="00692605">
            <w:pPr>
              <w:autoSpaceDE w:val="0"/>
              <w:autoSpaceDN w:val="0"/>
              <w:adjustRightInd w:val="0"/>
              <w:ind w:right="-103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2. Podbój Europy przez Hitlera</w:t>
            </w:r>
            <w:r w:rsidR="008606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8606B2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Stalina</w:t>
            </w:r>
            <w:r w:rsidR="00CB0160" w:rsidRPr="000B1F0D">
              <w:rPr>
                <w:rFonts w:asciiTheme="minorHAnsi" w:hAnsiTheme="minorHAnsi" w:cstheme="minorHAnsi"/>
                <w:sz w:val="24"/>
                <w:szCs w:val="24"/>
              </w:rPr>
              <w:t xml:space="preserve"> (1939</w:t>
            </w:r>
            <w:r w:rsidR="0018318B" w:rsidRPr="000B1F0D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CB0160" w:rsidRPr="000B1F0D">
              <w:rPr>
                <w:rFonts w:asciiTheme="minorHAnsi" w:hAnsiTheme="minorHAnsi" w:cstheme="minorHAnsi"/>
                <w:sz w:val="24"/>
                <w:szCs w:val="24"/>
              </w:rPr>
              <w:t>1941)</w:t>
            </w:r>
          </w:p>
        </w:tc>
        <w:tc>
          <w:tcPr>
            <w:tcW w:w="2835" w:type="dxa"/>
          </w:tcPr>
          <w:p w:rsidR="000F6794" w:rsidRPr="000F6794" w:rsidRDefault="000F6794" w:rsidP="000748D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Wojna zimowa</w:t>
            </w:r>
          </w:p>
          <w:p w:rsidR="000F6794" w:rsidRDefault="000F6794" w:rsidP="000748D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Agresja </w:t>
            </w:r>
            <w:r w:rsidR="00010EF0">
              <w:rPr>
                <w:rFonts w:asciiTheme="minorHAnsi" w:hAnsiTheme="minorHAnsi" w:cstheme="minorHAnsi"/>
                <w:sz w:val="24"/>
                <w:szCs w:val="24"/>
              </w:rPr>
              <w:t>Niemiec na Danię i Norwegię</w:t>
            </w:r>
          </w:p>
          <w:p w:rsidR="00010EF0" w:rsidRDefault="00010EF0" w:rsidP="000748D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Atak III Rzeszy na Francję</w:t>
            </w:r>
          </w:p>
          <w:p w:rsidR="00010EF0" w:rsidRPr="000F6794" w:rsidRDefault="00010EF0" w:rsidP="000748D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Państwo Vich</w:t>
            </w:r>
            <w:r w:rsidR="00F851EE">
              <w:rPr>
                <w:rFonts w:asciiTheme="minorHAnsi" w:hAnsiTheme="minorHAnsi" w:cstheme="minorHAnsi"/>
                <w:sz w:val="24"/>
                <w:szCs w:val="24"/>
              </w:rPr>
              <w:t>y</w:t>
            </w:r>
          </w:p>
          <w:p w:rsidR="000F6794" w:rsidRPr="000F6794" w:rsidRDefault="000F6794" w:rsidP="000748D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Bitwa o Anglię</w:t>
            </w:r>
          </w:p>
          <w:p w:rsidR="000F6794" w:rsidRPr="000F6794" w:rsidRDefault="000F6794" w:rsidP="000748D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Wojna na Bałkanach</w:t>
            </w:r>
          </w:p>
        </w:tc>
        <w:tc>
          <w:tcPr>
            <w:tcW w:w="1559" w:type="dxa"/>
          </w:tcPr>
          <w:p w:rsidR="000F6794" w:rsidRDefault="000F6794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 xml:space="preserve">XXXII.1 </w:t>
            </w:r>
          </w:p>
          <w:p w:rsidR="000F6794" w:rsidRPr="000F6794" w:rsidRDefault="000F6794" w:rsidP="00EE2FA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alianci, bitwa o Anglię, linia Maginota, kolaboracja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napaści niemieckiej na Danię i</w:t>
            </w:r>
            <w:r w:rsidR="00C947A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Norwegię (IV 1940), ataku III Rzeszy na Francję (V</w:t>
            </w:r>
            <w:r w:rsidR="00C947A9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59656B">
              <w:rPr>
                <w:rFonts w:asciiTheme="minorHAnsi" w:hAnsiTheme="minorHAnsi" w:cstheme="minorHAnsi"/>
                <w:sz w:val="24"/>
                <w:szCs w:val="24"/>
              </w:rPr>
              <w:t>VI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1940), bitwy o Anglię (VII–X 1940)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Winstona Churchilla, Charles’a de Gaulle’a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wymienia państwa, które padły ofiarą agresji sowieckiej </w:t>
            </w:r>
            <w:r w:rsidR="00C947A9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C947A9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niemieckiej do 1941 r.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na mapie obszary zagarnięte przez ZSRS i III Rzeszę do 1941 r.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cele polityki Hitlera i Stalina w Europie w latach 1939–1941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skutki bitwy o Anglię oraz omawia jej polityczne i militarne znaczenie</w:t>
            </w:r>
          </w:p>
        </w:tc>
        <w:tc>
          <w:tcPr>
            <w:tcW w:w="4394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wojna zimowa, państwo marionetkowe, państwo Vichy, Komitet Wolnej Francji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wojny sowiecko-fińskiej (XI 1939 – III 1940), zajęcia republik bałtyckich przez ZSRS (VI 1940), ataku Niemiec na Jugosławię i Grecję (IV 1941)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Vidkuna Quislinga, Philippe’a Pétaina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ekspansję ZSRS w latach 1939–194</w:t>
            </w:r>
            <w:r w:rsidR="00E3198B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kolejne etapy agresji Niemiec w</w:t>
            </w:r>
            <w:r w:rsidR="00C947A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latach 1940–1941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0" w:type="dxa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0F6794" w:rsidRPr="000F6794" w:rsidTr="00F028E6">
        <w:trPr>
          <w:gridAfter w:val="1"/>
          <w:wAfter w:w="7" w:type="dxa"/>
        </w:trPr>
        <w:tc>
          <w:tcPr>
            <w:tcW w:w="1447" w:type="dxa"/>
          </w:tcPr>
          <w:p w:rsidR="000F6794" w:rsidRPr="000B1F0D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 xml:space="preserve">TSW </w:t>
            </w:r>
            <w:r w:rsidRPr="000B1F0D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 xml:space="preserve"> Dlaczego Niemcy nie zdobyli Anglii?</w:t>
            </w:r>
          </w:p>
        </w:tc>
        <w:tc>
          <w:tcPr>
            <w:tcW w:w="2835" w:type="dxa"/>
          </w:tcPr>
          <w:p w:rsidR="000F6794" w:rsidRPr="000F6794" w:rsidRDefault="000F6794" w:rsidP="000748D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pacing w:val="-4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Jak pokonać flotę brytyjską?</w:t>
            </w:r>
          </w:p>
          <w:p w:rsidR="000F6794" w:rsidRPr="000F6794" w:rsidRDefault="000F6794" w:rsidP="000748D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pacing w:val="-4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Bitwa o Anglię</w:t>
            </w:r>
          </w:p>
          <w:p w:rsidR="000F6794" w:rsidRPr="000F6794" w:rsidRDefault="000F6794" w:rsidP="000748D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pacing w:val="-4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Pierwsza porażka Hitlera</w:t>
            </w:r>
          </w:p>
        </w:tc>
        <w:tc>
          <w:tcPr>
            <w:tcW w:w="1559" w:type="dxa"/>
          </w:tcPr>
          <w:p w:rsidR="000F6794" w:rsidRPr="000F6794" w:rsidRDefault="000F6794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 xml:space="preserve">XXXII.1 </w:t>
            </w:r>
          </w:p>
          <w:p w:rsidR="000F6794" w:rsidRPr="000F6794" w:rsidRDefault="000F6794" w:rsidP="0007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operacja „Lew morski”, Enigma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datę bitwy o Anglię (</w:t>
            </w:r>
            <w:r w:rsidR="00FD1CBD">
              <w:rPr>
                <w:rFonts w:asciiTheme="minorHAnsi" w:hAnsiTheme="minorHAnsi" w:cstheme="minorHAnsi"/>
                <w:sz w:val="24"/>
                <w:szCs w:val="24"/>
              </w:rPr>
              <w:t>lato</w:t>
            </w:r>
            <w:r w:rsidR="00C947A9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FD1CBD">
              <w:rPr>
                <w:rFonts w:asciiTheme="minorHAnsi" w:hAnsiTheme="minorHAnsi" w:cstheme="minorHAnsi"/>
                <w:sz w:val="24"/>
                <w:szCs w:val="24"/>
              </w:rPr>
              <w:t xml:space="preserve">jesień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1940)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Adolfa Hitlera, Winstona Churchilla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cele niemieckich ataków lotniczych na Wielką Brytanię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wskazuje wynalazki techniczne, które pomogły Brytyjczykom w walce z</w:t>
            </w:r>
            <w:r w:rsidR="00571B10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Niemcami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militarny wkład Polaków w</w:t>
            </w:r>
            <w:r w:rsidR="00C947A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obronę Wielkiej Brytanii</w:t>
            </w:r>
          </w:p>
        </w:tc>
        <w:tc>
          <w:tcPr>
            <w:tcW w:w="4394" w:type="dxa"/>
          </w:tcPr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zna daty: największego nalotu niemieckiego na Wielką Brytanię (15 IX 1940), nalotu na Coventry (XI 1940)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Mariana Rejewskiego, Jerzego Różyckiego, Henryka Zygalskiego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założenia niemieckiego planu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inwazji na Wielką Brytanię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porównuje potencjał militarny wojsk niemieckich i brytyjskich w czasie bitwy o</w:t>
            </w:r>
            <w:r w:rsidR="00382B2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Anglię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wyjaśnia, jakie były przyczyny klęski Niemiec w bitwie o Anglię 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wkład polskich lotników w walki o</w:t>
            </w:r>
            <w:r w:rsidR="00C947A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Wielką Brytanię</w:t>
            </w:r>
          </w:p>
        </w:tc>
        <w:tc>
          <w:tcPr>
            <w:tcW w:w="880" w:type="dxa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0F6794" w:rsidRPr="000F6794" w:rsidTr="00F028E6">
        <w:trPr>
          <w:gridAfter w:val="1"/>
          <w:wAfter w:w="7" w:type="dxa"/>
        </w:trPr>
        <w:tc>
          <w:tcPr>
            <w:tcW w:w="1447" w:type="dxa"/>
          </w:tcPr>
          <w:p w:rsidR="000F6794" w:rsidRPr="000B1F0D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 Wojna III</w:t>
            </w:r>
            <w:r w:rsidR="002E7BC1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Rzeszy z</w:t>
            </w:r>
            <w:r w:rsidR="00253326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ZSRS</w:t>
            </w:r>
          </w:p>
        </w:tc>
        <w:tc>
          <w:tcPr>
            <w:tcW w:w="2835" w:type="dxa"/>
          </w:tcPr>
          <w:p w:rsidR="000F6794" w:rsidRPr="000F6794" w:rsidRDefault="000F6794" w:rsidP="009B3E6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6" w:hanging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Atak niemiecki na ZSRS</w:t>
            </w:r>
          </w:p>
          <w:p w:rsidR="000F6794" w:rsidRPr="000F6794" w:rsidRDefault="000F6794" w:rsidP="009B3E6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6" w:hanging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Wielka Wojna Ojczyźniana</w:t>
            </w:r>
          </w:p>
          <w:p w:rsidR="000F6794" w:rsidRPr="000F6794" w:rsidRDefault="0044713C" w:rsidP="009B3E6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6" w:hanging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Bitwa o Moskwę</w:t>
            </w:r>
          </w:p>
          <w:p w:rsidR="000F6794" w:rsidRDefault="007A29E3" w:rsidP="007A29E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6" w:hanging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Przełomowe wydarzenia na froncie wschodnim</w:t>
            </w:r>
          </w:p>
          <w:p w:rsidR="007A29E3" w:rsidRPr="000F6794" w:rsidRDefault="007A29E3" w:rsidP="007A29E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6" w:hanging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Losy jeńców sowieckich</w:t>
            </w:r>
          </w:p>
        </w:tc>
        <w:tc>
          <w:tcPr>
            <w:tcW w:w="1559" w:type="dxa"/>
          </w:tcPr>
          <w:p w:rsidR="000F6794" w:rsidRPr="000F6794" w:rsidRDefault="000F6794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 xml:space="preserve">XXXII.1 </w:t>
            </w:r>
          </w:p>
          <w:p w:rsidR="000F6794" w:rsidRPr="000F6794" w:rsidRDefault="000F6794" w:rsidP="00EE2FA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XXXII.3 </w:t>
            </w:r>
          </w:p>
        </w:tc>
        <w:tc>
          <w:tcPr>
            <w:tcW w:w="4536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plan „Barbarossa”, Wielka Wojna Ojczyźniana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agresji Niemiec na ZSRS (22 VI 1941)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na mapie przełomowe bitwy wojny Niemiec i ZSRS: pod Moskwą i pod Stalingradem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przyczyny ataku III Rzeszy na Związek Sowiecki</w:t>
            </w:r>
          </w:p>
          <w:p w:rsid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etapy wojny niemiecko-</w:t>
            </w:r>
            <w:r w:rsidR="001B6AE3">
              <w:rPr>
                <w:rFonts w:asciiTheme="minorHAnsi" w:hAnsiTheme="minorHAnsi" w:cstheme="minorHAnsi"/>
                <w:sz w:val="24"/>
                <w:szCs w:val="24"/>
              </w:rPr>
              <w:br/>
              <w:t>-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sowieckiej</w:t>
            </w:r>
          </w:p>
          <w:p w:rsidR="000748DE" w:rsidRPr="000F6794" w:rsidRDefault="000748DE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jakie czynniki spowodowały klęskę ofensywy niemieckiej na Moskwę w</w:t>
            </w:r>
            <w:r w:rsidR="0062588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1941 r.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przełomowe znaczenie bitwy stalingradzkiej dla przebiegu II wojny światowej</w:t>
            </w:r>
          </w:p>
        </w:tc>
        <w:tc>
          <w:tcPr>
            <w:tcW w:w="4394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blokada Leningradu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y: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blokady Leningradu (1941</w:t>
            </w: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1944)</w:t>
            </w:r>
            <w:r w:rsidR="000748DE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0748DE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bitwy </w:t>
            </w:r>
            <w:r w:rsidR="007735B0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0748DE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Moskw</w:t>
            </w:r>
            <w:r w:rsidR="007735B0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="000748DE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(XI</w:t>
            </w:r>
            <w:r w:rsidR="000748DE"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="000748DE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XII 1941), </w:t>
            </w:r>
            <w:r w:rsidR="008607AA" w:rsidRPr="000F6794">
              <w:rPr>
                <w:rFonts w:asciiTheme="minorHAnsi" w:hAnsiTheme="minorHAnsi" w:cstheme="minorHAnsi"/>
                <w:sz w:val="24"/>
                <w:szCs w:val="24"/>
              </w:rPr>
              <w:t>bitwy pod Stalingradem (VIII 1942 – II 1943)</w:t>
            </w:r>
            <w:r w:rsidR="008607AA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0D5131" w:rsidRPr="000F6794">
              <w:rPr>
                <w:rFonts w:asciiTheme="minorHAnsi" w:hAnsiTheme="minorHAnsi" w:cstheme="minorHAnsi"/>
                <w:sz w:val="24"/>
                <w:szCs w:val="24"/>
              </w:rPr>
              <w:t>bitwy na Łuku Kurskim (VII 1943)</w:t>
            </w:r>
          </w:p>
          <w:p w:rsidR="000748DE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postać </w:t>
            </w:r>
            <w:r w:rsidR="000748DE" w:rsidRPr="000F6794">
              <w:rPr>
                <w:rFonts w:asciiTheme="minorHAnsi" w:hAnsiTheme="minorHAnsi" w:cstheme="minorHAnsi"/>
                <w:sz w:val="24"/>
                <w:szCs w:val="24"/>
              </w:rPr>
              <w:t>Gieorgija Żukowa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przebieg działań wojennych na froncie wschodnim w latach 1941–1943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przyczyny i okoliczności zdobycia przewagi militarnej przez ZSRS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przedstawia, w jaki sposób Niemcy traktowali jeńców sowieckich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wskazuje powody zbliżenia Wielkiej Brytanii i USA do ZSRS </w:t>
            </w:r>
          </w:p>
          <w:p w:rsidR="000F6794" w:rsidRPr="000F6794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0" w:type="dxa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0F6794" w:rsidRPr="000F6794" w:rsidTr="00F028E6">
        <w:trPr>
          <w:gridAfter w:val="1"/>
          <w:wAfter w:w="7" w:type="dxa"/>
        </w:trPr>
        <w:tc>
          <w:tcPr>
            <w:tcW w:w="1447" w:type="dxa"/>
          </w:tcPr>
          <w:p w:rsidR="000F6794" w:rsidRPr="000B1F0D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4. Polityka okupacyjna III Rzeszy</w:t>
            </w:r>
          </w:p>
        </w:tc>
        <w:tc>
          <w:tcPr>
            <w:tcW w:w="2835" w:type="dxa"/>
          </w:tcPr>
          <w:p w:rsidR="000F6794" w:rsidRPr="000F6794" w:rsidRDefault="000F6794" w:rsidP="000748D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Polityka niemiecka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ind w:left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wobec ziem okupowanych</w:t>
            </w:r>
          </w:p>
          <w:p w:rsidR="000F6794" w:rsidRPr="000F6794" w:rsidRDefault="000F6794" w:rsidP="000748D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Ruch oporu w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okupowanej Europie</w:t>
            </w:r>
          </w:p>
          <w:p w:rsidR="000F6794" w:rsidRPr="000F6794" w:rsidRDefault="000F6794" w:rsidP="000748D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Polityka niemiecka wobec Żydów</w:t>
            </w:r>
          </w:p>
          <w:p w:rsidR="000F6794" w:rsidRDefault="000F6794" w:rsidP="000748D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Holokaust</w:t>
            </w:r>
          </w:p>
          <w:p w:rsidR="00AF6E68" w:rsidRPr="000F6794" w:rsidRDefault="00AF6E68" w:rsidP="000748D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Niemieckie obozy koncentracyjne i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obozy zagłady</w:t>
            </w:r>
          </w:p>
          <w:p w:rsidR="000F6794" w:rsidRPr="000F6794" w:rsidRDefault="000F6794" w:rsidP="000748D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Postawy wobec Holokaustu</w:t>
            </w:r>
          </w:p>
        </w:tc>
        <w:tc>
          <w:tcPr>
            <w:tcW w:w="1559" w:type="dxa"/>
          </w:tcPr>
          <w:p w:rsidR="000F6794" w:rsidRPr="000F6794" w:rsidRDefault="000F6794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lastRenderedPageBreak/>
              <w:t xml:space="preserve">XXXII.2 </w:t>
            </w:r>
          </w:p>
          <w:p w:rsidR="000F6794" w:rsidRPr="000F6794" w:rsidRDefault="000F6794" w:rsidP="0007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ruch oporu, getto, Holokaust, obóz koncentracyjny, pacyfikacja, gwiazda Dawida, obóz zagłady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Adolfa Eichmanna, Ireny Sendlerowej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przedstawia założenia polityki rasowej hitlerowców oraz metody jej realizacji</w:t>
            </w:r>
            <w:r w:rsidR="003B0F6F">
              <w:rPr>
                <w:rFonts w:asciiTheme="minorHAnsi" w:hAnsiTheme="minorHAnsi" w:cstheme="minorHAnsi"/>
                <w:sz w:val="24"/>
                <w:szCs w:val="24"/>
              </w:rPr>
              <w:t xml:space="preserve">, szczególnie wobec Żydów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charakteryzuje politykę okupacyjną Niemiec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kraje, w których powstały rządy kolaborujące z Niemcami, oraz kraje, gdzie rozwinął się ruch opo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softHyphen/>
              <w:t>ru</w:t>
            </w:r>
          </w:p>
          <w:p w:rsid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wyjaśnia, jakimi sposobami ludność </w:t>
            </w:r>
            <w:r w:rsidR="00421FC0">
              <w:rPr>
                <w:rFonts w:asciiTheme="minorHAnsi" w:hAnsiTheme="minorHAnsi" w:cstheme="minorHAnsi"/>
                <w:sz w:val="24"/>
                <w:szCs w:val="24"/>
              </w:rPr>
              <w:t>obszarów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okupowanych </w:t>
            </w:r>
            <w:r w:rsidR="00421FC0">
              <w:rPr>
                <w:rFonts w:asciiTheme="minorHAnsi" w:hAnsiTheme="minorHAnsi" w:cstheme="minorHAnsi"/>
                <w:sz w:val="24"/>
                <w:szCs w:val="24"/>
              </w:rPr>
              <w:t xml:space="preserve">przez Niemców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niosła pomoc Żydom</w:t>
            </w:r>
          </w:p>
          <w:p w:rsidR="00A60F32" w:rsidRPr="000F6794" w:rsidRDefault="00A60F32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omawia bilans Holokaustu</w:t>
            </w:r>
          </w:p>
        </w:tc>
        <w:tc>
          <w:tcPr>
            <w:tcW w:w="4394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 znaczenie terminów: </w:t>
            </w:r>
            <w:r w:rsidR="001D243A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Generalny Plan Wschodni, </w:t>
            </w:r>
            <w:r w:rsidRPr="000F679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„przestrzeń życiowa”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(Lebensraum), „ostateczne rozwiązanie kwestii żydowskiej”, Szoa, „Żegota”, szmalcownicy, Babi Jar, Ponary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zna dat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konferencji w Wannsee (I</w:t>
            </w:r>
            <w:r w:rsidR="001C409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1942)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Heinricha Himmlera, Josipa Broza-Tity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wskazuje na mapie obozy koncentracyjne i obozy zagłady w Europie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porównuje sytuację ludności na terytoriach okupowanych przez Niemców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przebieg zagłady europejskich Żydów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postawy ludności ziem okupowanych wobec Holokaustu i</w:t>
            </w:r>
            <w:r w:rsidR="00980AB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niemieckich agresorów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postawy wobec Holokaustu</w:t>
            </w:r>
          </w:p>
        </w:tc>
        <w:tc>
          <w:tcPr>
            <w:tcW w:w="880" w:type="dxa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0F6794" w:rsidRPr="000F6794" w:rsidTr="00F028E6">
        <w:trPr>
          <w:gridAfter w:val="1"/>
          <w:wAfter w:w="7" w:type="dxa"/>
        </w:trPr>
        <w:tc>
          <w:tcPr>
            <w:tcW w:w="1447" w:type="dxa"/>
          </w:tcPr>
          <w:p w:rsidR="000F6794" w:rsidRPr="000B1F0D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5. Wojna poza</w:t>
            </w:r>
            <w:r w:rsidR="008606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Europą</w:t>
            </w:r>
          </w:p>
        </w:tc>
        <w:tc>
          <w:tcPr>
            <w:tcW w:w="2835" w:type="dxa"/>
          </w:tcPr>
          <w:p w:rsidR="000F6794" w:rsidRPr="000F6794" w:rsidRDefault="000F6794" w:rsidP="000748D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Walki w Afryce Północnej</w:t>
            </w:r>
          </w:p>
          <w:p w:rsidR="000F6794" w:rsidRPr="000F6794" w:rsidRDefault="000F6794" w:rsidP="000748D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Wojna na Atlantyku</w:t>
            </w:r>
          </w:p>
          <w:p w:rsidR="000F6794" w:rsidRPr="000F6794" w:rsidRDefault="000F6794" w:rsidP="000748D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Przystąpienie Japonii</w:t>
            </w:r>
            <w:r w:rsidR="001B085A">
              <w:rPr>
                <w:rFonts w:asciiTheme="minorHAnsi" w:hAnsiTheme="minorHAnsi" w:cstheme="minorHAnsi"/>
                <w:sz w:val="24"/>
                <w:szCs w:val="24"/>
              </w:rPr>
              <w:t xml:space="preserve"> i</w:t>
            </w:r>
            <w:r w:rsidR="006731A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1B085A">
              <w:rPr>
                <w:rFonts w:asciiTheme="minorHAnsi" w:hAnsiTheme="minorHAnsi" w:cstheme="minorHAnsi"/>
                <w:sz w:val="24"/>
                <w:szCs w:val="24"/>
              </w:rPr>
              <w:t>USA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do wojny</w:t>
            </w:r>
          </w:p>
          <w:p w:rsidR="000F6794" w:rsidRPr="000F6794" w:rsidRDefault="000F6794" w:rsidP="000748D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Ofensywa japońska w</w:t>
            </w:r>
            <w:r w:rsidR="006731A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Azji</w:t>
            </w:r>
          </w:p>
        </w:tc>
        <w:tc>
          <w:tcPr>
            <w:tcW w:w="1559" w:type="dxa"/>
          </w:tcPr>
          <w:p w:rsidR="000F6794" w:rsidRPr="000F6794" w:rsidRDefault="000F6794" w:rsidP="000748DE">
            <w:pPr>
              <w:pStyle w:val="Pa21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XXXII.1</w:t>
            </w:r>
          </w:p>
          <w:p w:rsidR="000F6794" w:rsidRPr="000F6794" w:rsidRDefault="000F6794" w:rsidP="00EE2FA7">
            <w:pPr>
              <w:widowControl w:val="0"/>
              <w:tabs>
                <w:tab w:val="left" w:pos="199"/>
                <w:tab w:val="center" w:pos="671"/>
              </w:tabs>
              <w:suppressAutoHyphens/>
              <w:autoSpaceDE w:val="0"/>
              <w:autoSpaceDN w:val="0"/>
              <w:adjustRightInd w:val="0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XXXII.3</w:t>
            </w:r>
          </w:p>
        </w:tc>
        <w:tc>
          <w:tcPr>
            <w:tcW w:w="4536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</w:t>
            </w:r>
            <w:r w:rsidR="0007062A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U-Boot,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bitwa o Atlantyk, konwój, lotniskowiec</w:t>
            </w:r>
          </w:p>
          <w:p w:rsidR="00EB2510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="002D31B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ataku Japonii na USA (7 XII 1941)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Franklina Delano Roosevelta, Erwina Rommla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główne strony konfliktu w</w:t>
            </w:r>
            <w:r w:rsidR="006731A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Afryce i w rejonie Pacyfiku oraz ich najważniejsze cele strategiczne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na czym polegało strategiczne znaczenie bitew pod El Alamein i pod Midway</w:t>
            </w:r>
            <w:r w:rsidR="006731A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731A7">
              <w:rPr>
                <w:rFonts w:asciiTheme="minorHAnsi" w:hAnsiTheme="minorHAnsi" w:cstheme="minorHAnsi"/>
                <w:sz w:val="24"/>
                <w:szCs w:val="24"/>
              </w:rPr>
              <w:t>oraz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lokalizuje je na mapie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bitwy o Atlantyk dla losów II wojny światowej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konsekwencje włączenia się USA do wojny</w:t>
            </w:r>
          </w:p>
        </w:tc>
        <w:tc>
          <w:tcPr>
            <w:tcW w:w="4394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pancernik, </w:t>
            </w:r>
            <w:r w:rsidR="000D5131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wilcze stada, </w:t>
            </w:r>
            <w:r w:rsidR="006731A7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4A4C43">
              <w:rPr>
                <w:rFonts w:asciiTheme="minorHAnsi" w:hAnsiTheme="minorHAnsi" w:cstheme="minorHAnsi"/>
                <w:sz w:val="24"/>
                <w:szCs w:val="24"/>
              </w:rPr>
              <w:t>nigma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</w:t>
            </w:r>
            <w:r w:rsidR="00A71240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="0019226C" w:rsidRPr="000F6794">
              <w:rPr>
                <w:rFonts w:asciiTheme="minorHAnsi" w:hAnsiTheme="minorHAnsi" w:cstheme="minorHAnsi"/>
                <w:sz w:val="24"/>
                <w:szCs w:val="24"/>
              </w:rPr>
              <w:t>bitw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="0019226C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pod El Alamein (X–XI 1942), bitwy o Midway (VI 1942)</w:t>
            </w:r>
            <w:r w:rsidR="0007062A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walk o</w:t>
            </w:r>
            <w:r w:rsidR="00980AB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Guadalcanal (VIII 1942 – II 1943)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Bernarda Montgomery’ego, Dwighta Eisenhowera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na mapie obszary opanowane przez Japończyków do końca 1942 r.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przebieg walk w Afryce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działania wojenne na morzach i</w:t>
            </w:r>
            <w:r w:rsidR="00643143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oceanach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ekspansję japońską w Azji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przedstawia rozwiązania militarne, które obie strony stosowały podczas zmagań na </w:t>
            </w:r>
            <w:r w:rsidR="00A347A9">
              <w:rPr>
                <w:rFonts w:asciiTheme="minorHAnsi" w:hAnsiTheme="minorHAnsi" w:cstheme="minorHAnsi"/>
                <w:sz w:val="24"/>
                <w:szCs w:val="24"/>
              </w:rPr>
              <w:t>morzach i oceanach</w:t>
            </w:r>
          </w:p>
        </w:tc>
        <w:tc>
          <w:tcPr>
            <w:tcW w:w="880" w:type="dxa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0F6794" w:rsidRPr="000F6794" w:rsidTr="00F028E6">
        <w:trPr>
          <w:gridAfter w:val="1"/>
          <w:wAfter w:w="7" w:type="dxa"/>
        </w:trPr>
        <w:tc>
          <w:tcPr>
            <w:tcW w:w="1447" w:type="dxa"/>
          </w:tcPr>
          <w:p w:rsidR="000F6794" w:rsidRPr="000B1F0D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6. Droga do</w:t>
            </w:r>
            <w:r w:rsidR="008606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zwycięstwa</w:t>
            </w:r>
          </w:p>
        </w:tc>
        <w:tc>
          <w:tcPr>
            <w:tcW w:w="2835" w:type="dxa"/>
          </w:tcPr>
          <w:p w:rsidR="000F6794" w:rsidRPr="000F6794" w:rsidRDefault="000F6794" w:rsidP="00BF329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Początek Wielkiej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Koalicji</w:t>
            </w:r>
          </w:p>
          <w:p w:rsidR="000F6794" w:rsidRPr="000F6794" w:rsidRDefault="000F6794" w:rsidP="00BF329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Walki na Sycylii i we Włoszech</w:t>
            </w:r>
          </w:p>
          <w:p w:rsidR="000F6794" w:rsidRPr="000F6794" w:rsidRDefault="000F6794" w:rsidP="00BF329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Konferencja </w:t>
            </w:r>
            <w:r w:rsidR="00093A77">
              <w:rPr>
                <w:rFonts w:asciiTheme="minorHAnsi" w:hAnsiTheme="minorHAnsi" w:cstheme="minorHAnsi"/>
                <w:sz w:val="24"/>
                <w:szCs w:val="24"/>
              </w:rPr>
              <w:t>Wielkiej Trójki</w:t>
            </w:r>
          </w:p>
          <w:p w:rsidR="000F6794" w:rsidRPr="000F6794" w:rsidRDefault="000F6794" w:rsidP="00BF329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Otwarcie drugiego frontu w Europie</w:t>
            </w:r>
          </w:p>
          <w:p w:rsidR="000D5131" w:rsidRPr="0093651D" w:rsidRDefault="000D5131" w:rsidP="00BF329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93651D">
              <w:rPr>
                <w:rFonts w:asciiTheme="minorHAnsi" w:hAnsiTheme="minorHAnsi" w:cstheme="minorHAnsi"/>
                <w:sz w:val="24"/>
                <w:szCs w:val="24"/>
              </w:rPr>
              <w:t>Koniec wojny w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93651D">
              <w:rPr>
                <w:rFonts w:asciiTheme="minorHAnsi" w:hAnsiTheme="minorHAnsi" w:cstheme="minorHAnsi"/>
                <w:sz w:val="24"/>
                <w:szCs w:val="24"/>
              </w:rPr>
              <w:t>Europie</w:t>
            </w:r>
          </w:p>
          <w:p w:rsidR="000D5131" w:rsidRDefault="000D5131" w:rsidP="00BF329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Walki na Dalekim Wschodzie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0F6794" w:rsidRPr="000D5131" w:rsidRDefault="000F6794" w:rsidP="0093651D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6794" w:rsidRPr="000F6794" w:rsidRDefault="000F6794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lastRenderedPageBreak/>
              <w:t xml:space="preserve">XXXII.1 </w:t>
            </w:r>
          </w:p>
          <w:p w:rsidR="000F6794" w:rsidRPr="000F6794" w:rsidRDefault="000F6794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lastRenderedPageBreak/>
              <w:t xml:space="preserve">XXXII.3 </w:t>
            </w:r>
          </w:p>
          <w:p w:rsidR="000F6794" w:rsidRPr="000F6794" w:rsidRDefault="000F6794" w:rsidP="00EE2FA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XXXII.4 </w:t>
            </w:r>
          </w:p>
        </w:tc>
        <w:tc>
          <w:tcPr>
            <w:tcW w:w="4536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 znaczenie terminów: </w:t>
            </w:r>
            <w:r w:rsidR="007F142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izolacjonizm,</w:t>
            </w:r>
            <w:r w:rsidR="00350A7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Karta atlantycka, Wielka Koalicja, Wielka Trójka, konferencja w</w:t>
            </w:r>
            <w:r w:rsidR="0052266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Teheranie,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</w:t>
            </w:r>
            <w:r w:rsidR="0093651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konferencji w Teheranie (XI–XII 1943), </w:t>
            </w:r>
            <w:r w:rsidR="0001533E">
              <w:rPr>
                <w:rFonts w:asciiTheme="minorHAnsi" w:hAnsiTheme="minorHAnsi" w:cstheme="minorHAnsi"/>
                <w:sz w:val="24"/>
                <w:szCs w:val="24"/>
              </w:rPr>
              <w:t>desantu aliantów w Normandii</w:t>
            </w:r>
            <w:r w:rsidR="0064314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(VI 1944)</w:t>
            </w:r>
            <w:r w:rsidR="0093651D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93651D" w:rsidRPr="000F6794">
              <w:rPr>
                <w:rFonts w:asciiTheme="minorHAnsi" w:hAnsiTheme="minorHAnsi" w:cstheme="minorHAnsi"/>
                <w:sz w:val="24"/>
                <w:szCs w:val="24"/>
              </w:rPr>
              <w:t>konferencji jałtańskiej (II 1945), bezwarunkowej kapitulacji III Rzeszy (8/9 V 1945), zrzucenia bomb atomowych na Hiroszimę i Nagasaki (VIII 1945), bezwarunkowej kapitulacji Japonii (2 IX 1945)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Józefa Stalina, Franklina Delano Roosevelta, Winstona Churchilla</w:t>
            </w:r>
            <w:r w:rsidR="00336A4F">
              <w:rPr>
                <w:rFonts w:asciiTheme="minorHAnsi" w:hAnsiTheme="minorHAnsi" w:cstheme="minorHAnsi"/>
                <w:sz w:val="24"/>
                <w:szCs w:val="24"/>
              </w:rPr>
              <w:t>, Harry’ego Trumana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genezę i cele Wielkiej Koalicji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decyzje podjęte podczas obrad Wielkiej Trójki w Teheranie</w:t>
            </w:r>
            <w:r w:rsidR="0093651D">
              <w:rPr>
                <w:rFonts w:asciiTheme="minorHAnsi" w:hAnsiTheme="minorHAnsi" w:cstheme="minorHAnsi"/>
                <w:sz w:val="24"/>
                <w:szCs w:val="24"/>
              </w:rPr>
              <w:t xml:space="preserve"> i Jałcie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 znaczenie terminów: </w:t>
            </w:r>
            <w:r w:rsidRPr="000F6794">
              <w:rPr>
                <w:rFonts w:asciiTheme="minorHAnsi" w:hAnsiTheme="minorHAnsi" w:cstheme="minorHAnsi"/>
                <w:i/>
                <w:sz w:val="24"/>
                <w:szCs w:val="24"/>
              </w:rPr>
              <w:t>Lend-</w:t>
            </w:r>
            <w:r w:rsidR="0052266E">
              <w:rPr>
                <w:rFonts w:asciiTheme="minorHAnsi" w:hAnsiTheme="minorHAnsi" w:cstheme="minorHAnsi"/>
                <w:i/>
                <w:sz w:val="24"/>
                <w:szCs w:val="24"/>
              </w:rPr>
              <w:br/>
            </w:r>
            <w:r w:rsidR="0052266E">
              <w:rPr>
                <w:rFonts w:asciiTheme="minorHAnsi" w:hAnsiTheme="minorHAnsi" w:cstheme="minorHAnsi"/>
                <w:i/>
                <w:sz w:val="24"/>
                <w:szCs w:val="24"/>
              </w:rPr>
              <w:lastRenderedPageBreak/>
              <w:t>-</w:t>
            </w:r>
            <w:r w:rsidRPr="000F6794">
              <w:rPr>
                <w:rFonts w:asciiTheme="minorHAnsi" w:hAnsiTheme="minorHAnsi" w:cstheme="minorHAnsi"/>
                <w:i/>
                <w:sz w:val="24"/>
                <w:szCs w:val="24"/>
              </w:rPr>
              <w:t>Lease Act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, operacja „Market Garden”, operacja „Bagration”</w:t>
            </w:r>
            <w:r w:rsidR="0093651D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93651D" w:rsidRPr="000F6794">
              <w:rPr>
                <w:rFonts w:asciiTheme="minorHAnsi" w:hAnsiTheme="minorHAnsi" w:cstheme="minorHAnsi"/>
                <w:sz w:val="24"/>
                <w:szCs w:val="24"/>
              </w:rPr>
              <w:t>taktyka żabich skoków</w:t>
            </w:r>
            <w:r w:rsidR="0093651D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93651D" w:rsidRPr="000F6794">
              <w:rPr>
                <w:rFonts w:asciiTheme="minorHAnsi" w:hAnsiTheme="minorHAnsi" w:cstheme="minorHAnsi"/>
                <w:sz w:val="24"/>
                <w:szCs w:val="24"/>
              </w:rPr>
              <w:t>kamikadze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</w:t>
            </w:r>
            <w:r w:rsidR="0093651D" w:rsidRPr="000F6794">
              <w:rPr>
                <w:rFonts w:asciiTheme="minorHAnsi" w:hAnsiTheme="minorHAnsi" w:cstheme="minorHAnsi"/>
                <w:sz w:val="24"/>
                <w:szCs w:val="24"/>
              </w:rPr>
              <w:t>podpisania Karty atlantyckiej (VIII 1941)</w:t>
            </w:r>
            <w:r w:rsidR="0093651D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lądowania wojsk alianckich na Sycylii (VII 1943), ofensywy Armii Czerwonej na froncie wschodnim (VI 1944</w:t>
            </w:r>
            <w:r w:rsidR="00336A4F">
              <w:rPr>
                <w:rFonts w:asciiTheme="minorHAnsi" w:hAnsiTheme="minorHAnsi" w:cstheme="minorHAnsi"/>
                <w:sz w:val="24"/>
                <w:szCs w:val="24"/>
              </w:rPr>
              <w:t xml:space="preserve"> oraz I</w:t>
            </w:r>
            <w:r w:rsidR="00ED751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336A4F">
              <w:rPr>
                <w:rFonts w:asciiTheme="minorHAnsi" w:hAnsiTheme="minorHAnsi" w:cstheme="minorHAnsi"/>
                <w:sz w:val="24"/>
                <w:szCs w:val="24"/>
              </w:rPr>
              <w:t>1945</w:t>
            </w:r>
            <w:r w:rsidR="0093651D">
              <w:rPr>
                <w:rFonts w:asciiTheme="minorHAnsi" w:hAnsiTheme="minorHAnsi" w:cstheme="minorHAnsi"/>
                <w:sz w:val="24"/>
                <w:szCs w:val="24"/>
              </w:rPr>
              <w:t xml:space="preserve">), </w:t>
            </w:r>
            <w:r w:rsidR="0093651D" w:rsidRPr="000F6794">
              <w:rPr>
                <w:rFonts w:asciiTheme="minorHAnsi" w:hAnsiTheme="minorHAnsi" w:cstheme="minorHAnsi"/>
                <w:sz w:val="24"/>
                <w:szCs w:val="24"/>
              </w:rPr>
              <w:t>zdobycia Berlina (2 V 1945)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Dwighta Eisen</w:t>
            </w:r>
            <w:r w:rsidR="00ED7517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howera</w:t>
            </w:r>
            <w:r w:rsidR="000442CA">
              <w:rPr>
                <w:rFonts w:asciiTheme="minorHAnsi" w:hAnsiTheme="minorHAnsi" w:cstheme="minorHAnsi"/>
                <w:sz w:val="24"/>
                <w:szCs w:val="24"/>
              </w:rPr>
              <w:t>, Douglasa MacArthura</w:t>
            </w:r>
            <w:r w:rsidR="00336A4F">
              <w:rPr>
                <w:rFonts w:asciiTheme="minorHAnsi" w:hAnsiTheme="minorHAnsi" w:cstheme="minorHAnsi"/>
                <w:sz w:val="24"/>
                <w:szCs w:val="24"/>
              </w:rPr>
              <w:t>, Bernarda Montgomery’ego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etapy formowania się Wielkiej Koalicji antyhitlerowskiej</w:t>
            </w:r>
          </w:p>
          <w:p w:rsidR="0093651D" w:rsidRDefault="000F6794" w:rsidP="009365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założenia polityki zagranicznej wielkich mocarstw w czasie II</w:t>
            </w:r>
            <w:r w:rsidR="00ED751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wojny światowej</w:t>
            </w:r>
          </w:p>
          <w:p w:rsidR="0093651D" w:rsidRDefault="00E92DB9" w:rsidP="009365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93651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3651D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charakteryzuje działania na </w:t>
            </w:r>
            <w:r w:rsidR="0093651D">
              <w:rPr>
                <w:rFonts w:asciiTheme="minorHAnsi" w:hAnsiTheme="minorHAnsi" w:cstheme="minorHAnsi"/>
                <w:sz w:val="24"/>
                <w:szCs w:val="24"/>
              </w:rPr>
              <w:t>frontach</w:t>
            </w:r>
            <w:r w:rsidR="0093651D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</w:t>
            </w:r>
            <w:r w:rsidR="00ED751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93651D" w:rsidRPr="000F6794">
              <w:rPr>
                <w:rFonts w:asciiTheme="minorHAnsi" w:hAnsiTheme="minorHAnsi" w:cstheme="minorHAnsi"/>
                <w:sz w:val="24"/>
                <w:szCs w:val="24"/>
              </w:rPr>
              <w:t>latach 1944–1945</w:t>
            </w:r>
          </w:p>
          <w:p w:rsidR="000F6794" w:rsidRPr="000F6794" w:rsidRDefault="0093651D" w:rsidP="009365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decyzję Amerykanów o użyciu bomby atomowej przeciwko Jap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onii </w:t>
            </w:r>
          </w:p>
        </w:tc>
        <w:tc>
          <w:tcPr>
            <w:tcW w:w="880" w:type="dxa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0F6794" w:rsidRPr="000F6794" w:rsidTr="00F028E6">
        <w:tc>
          <w:tcPr>
            <w:tcW w:w="14771" w:type="dxa"/>
            <w:gridSpan w:val="5"/>
          </w:tcPr>
          <w:p w:rsidR="000F6794" w:rsidRPr="000B1F0D" w:rsidRDefault="000F6794" w:rsidP="000748D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POWTÓRZENIE WIADOMOŚCI I SPRAWDZIAN Z ROZDZIAŁU I</w:t>
            </w:r>
          </w:p>
        </w:tc>
        <w:tc>
          <w:tcPr>
            <w:tcW w:w="887" w:type="dxa"/>
            <w:gridSpan w:val="2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2</w:t>
            </w:r>
          </w:p>
        </w:tc>
      </w:tr>
      <w:tr w:rsidR="000F6794" w:rsidRPr="000F6794" w:rsidTr="00692605">
        <w:tc>
          <w:tcPr>
            <w:tcW w:w="15658" w:type="dxa"/>
            <w:gridSpan w:val="7"/>
          </w:tcPr>
          <w:p w:rsidR="000F6794" w:rsidRPr="000B1F0D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t>ROZDZIAŁ II: POLACY PODCZAS II WOJNY ŚWIATOWEJ</w:t>
            </w:r>
          </w:p>
        </w:tc>
      </w:tr>
      <w:tr w:rsidR="000F6794" w:rsidRPr="000F6794" w:rsidTr="00967C76">
        <w:trPr>
          <w:gridAfter w:val="1"/>
          <w:wAfter w:w="7" w:type="dxa"/>
        </w:trPr>
        <w:tc>
          <w:tcPr>
            <w:tcW w:w="1447" w:type="dxa"/>
          </w:tcPr>
          <w:p w:rsidR="000F6794" w:rsidRPr="000B1F0D" w:rsidRDefault="000F6794" w:rsidP="00074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1. Dwie okupacje</w:t>
            </w:r>
          </w:p>
        </w:tc>
        <w:tc>
          <w:tcPr>
            <w:tcW w:w="2835" w:type="dxa"/>
          </w:tcPr>
          <w:p w:rsidR="000F6794" w:rsidRDefault="000F6794" w:rsidP="000748D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Podział ziem polskich</w:t>
            </w:r>
          </w:p>
          <w:p w:rsidR="00BB31FE" w:rsidRDefault="00BB31FE" w:rsidP="000748D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Okupacja </w:t>
            </w:r>
            <w:r w:rsidR="00C36F91">
              <w:rPr>
                <w:rFonts w:asciiTheme="minorHAnsi" w:hAnsiTheme="minorHAnsi" w:cstheme="minorHAnsi"/>
                <w:sz w:val="24"/>
                <w:szCs w:val="24"/>
              </w:rPr>
              <w:t xml:space="preserve">niemiecka </w:t>
            </w:r>
          </w:p>
          <w:p w:rsidR="00BB31FE" w:rsidRPr="000F6794" w:rsidRDefault="00064AAC" w:rsidP="000748D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C36F91">
              <w:rPr>
                <w:rFonts w:asciiTheme="minorHAnsi" w:hAnsiTheme="minorHAnsi" w:cstheme="minorHAnsi"/>
                <w:sz w:val="24"/>
                <w:szCs w:val="24"/>
              </w:rPr>
              <w:t>error hitlerowski</w:t>
            </w:r>
          </w:p>
          <w:p w:rsidR="000F6794" w:rsidRPr="000F6794" w:rsidRDefault="000F6794" w:rsidP="000748D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Okupacja </w:t>
            </w:r>
            <w:r w:rsidR="00C36F91">
              <w:rPr>
                <w:rFonts w:asciiTheme="minorHAnsi" w:hAnsiTheme="minorHAnsi" w:cstheme="minorHAnsi"/>
                <w:sz w:val="24"/>
                <w:szCs w:val="24"/>
              </w:rPr>
              <w:t>sowiecka</w:t>
            </w:r>
          </w:p>
          <w:p w:rsidR="000F6794" w:rsidRDefault="00C36F91" w:rsidP="000748D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Deportacje w głąb ZSRS</w:t>
            </w:r>
          </w:p>
          <w:p w:rsidR="00064AAC" w:rsidRPr="000F6794" w:rsidRDefault="00064AAC" w:rsidP="000748D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Zbrodnia katyńska</w:t>
            </w:r>
          </w:p>
          <w:p w:rsidR="000F6794" w:rsidRPr="000F6794" w:rsidRDefault="000F6794" w:rsidP="00BB31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6794" w:rsidRPr="000F6794" w:rsidRDefault="00C10155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XXXIII</w:t>
            </w:r>
            <w:r w:rsidR="000F6794" w:rsidRPr="000F6794">
              <w:rPr>
                <w:rFonts w:asciiTheme="minorHAnsi" w:hAnsiTheme="minorHAnsi" w:cstheme="minorHAnsi"/>
                <w:color w:val="000000"/>
              </w:rPr>
              <w:t xml:space="preserve">.1 </w:t>
            </w:r>
          </w:p>
          <w:p w:rsidR="000F6794" w:rsidRPr="000F6794" w:rsidRDefault="00C10155" w:rsidP="0007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XXXIII</w:t>
            </w:r>
            <w:r w:rsidR="000F6794"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.2 </w:t>
            </w:r>
          </w:p>
        </w:tc>
        <w:tc>
          <w:tcPr>
            <w:tcW w:w="4536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Generalne Gubernator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softHyphen/>
              <w:t xml:space="preserve">stwo, </w:t>
            </w:r>
            <w:r w:rsidR="00163814">
              <w:rPr>
                <w:rFonts w:asciiTheme="minorHAnsi" w:hAnsiTheme="minorHAnsi" w:cstheme="minorHAnsi"/>
                <w:sz w:val="24"/>
                <w:szCs w:val="24"/>
              </w:rPr>
              <w:t xml:space="preserve">łapanka,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wysiedlenia, deportacja, akcja </w:t>
            </w:r>
            <w:r w:rsidR="008754C4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AB</w:t>
            </w:r>
            <w:r w:rsidR="008754C4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zbrodni katyńskiej (IV–V 1940)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na mapie tereny pod okupacją niemiecką i sowiecką, miejsca masowych egzekucji Polaków pod okupacją niemiecką oraz zsyłek i kaźni ludności polskiej w ZSRS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charakteryzuje główne cele niemieckiej i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sowieckiej polityki okupacyjnej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podaje przykłady terroru niemieckiego i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sowieckiego</w:t>
            </w:r>
            <w:r w:rsidR="00BB31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B31FE" w:rsidRPr="001F4414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(Palmiry,</w:t>
            </w:r>
            <w:r w:rsidR="00BB31F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BB31FE" w:rsidRPr="001F4414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kaźń profesorów</w:t>
            </w:r>
            <w:r w:rsidR="006B3495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52068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krakowskich</w:t>
            </w:r>
            <w:r w:rsidR="006B3495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i lwowskich</w:t>
            </w:r>
            <w:r w:rsidR="00E23763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, Katyń</w:t>
            </w:r>
            <w:r w:rsidR="00BB31FE" w:rsidRPr="001F4414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okoliczności i przebieg zbrodni katyńskiej</w:t>
            </w:r>
          </w:p>
        </w:tc>
        <w:tc>
          <w:tcPr>
            <w:tcW w:w="4394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 znaczenie terminów: volksdeutsch, </w:t>
            </w:r>
            <w:r w:rsidR="00BB31FE" w:rsidRPr="000F6794">
              <w:rPr>
                <w:rFonts w:asciiTheme="minorHAnsi" w:hAnsiTheme="minorHAnsi" w:cstheme="minorHAnsi"/>
                <w:sz w:val="24"/>
                <w:szCs w:val="24"/>
              </w:rPr>
              <w:t>volkslista</w:t>
            </w:r>
            <w:r w:rsidR="00BB31FE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6B3495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sowietyzacja,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gadzinówka, Akcja Specjalna „Kraków”, </w:t>
            </w:r>
            <w:r w:rsidR="00A14BC1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granatowa</w:t>
            </w:r>
            <w:r w:rsidR="00A14BC1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policja, Pawiak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podpisania traktatu o granicach i przyjaźni (28 IX 1939)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postać Hansa Franka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przedstawia zmiany terytorialne na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ziemiach polskich pod okupacją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i porównuje politykę okupanta niemieckiego na ziemiach wcielonych do III Rzeszy i w Generalnym Gubernatorstwie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cele deportacji Polaków w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głąb ZSRS </w:t>
            </w:r>
          </w:p>
          <w:p w:rsidR="00F11305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porównuje i ocenia okupacyjną politykę władz niemieckich i sowieckich wobec społeczeństwa polskiego</w:t>
            </w:r>
          </w:p>
        </w:tc>
        <w:tc>
          <w:tcPr>
            <w:tcW w:w="880" w:type="dxa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0F6794" w:rsidRPr="000F6794" w:rsidTr="00967C76">
        <w:trPr>
          <w:gridAfter w:val="1"/>
          <w:wAfter w:w="7" w:type="dxa"/>
        </w:trPr>
        <w:tc>
          <w:tcPr>
            <w:tcW w:w="1447" w:type="dxa"/>
          </w:tcPr>
          <w:p w:rsidR="000F6794" w:rsidRPr="000B1F0D" w:rsidRDefault="000F6794" w:rsidP="00967C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2. Władze polskie na </w:t>
            </w:r>
            <w:r w:rsidR="00CB0160" w:rsidRPr="000B1F0D">
              <w:rPr>
                <w:rFonts w:asciiTheme="minorHAnsi" w:hAnsiTheme="minorHAnsi" w:cstheme="minorHAnsi"/>
                <w:sz w:val="24"/>
                <w:szCs w:val="24"/>
              </w:rPr>
              <w:t>uchodźstwie</w:t>
            </w:r>
          </w:p>
        </w:tc>
        <w:tc>
          <w:tcPr>
            <w:tcW w:w="2835" w:type="dxa"/>
          </w:tcPr>
          <w:p w:rsidR="000F6794" w:rsidRDefault="000F6794" w:rsidP="00251BB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BB31FE">
              <w:rPr>
                <w:rFonts w:asciiTheme="minorHAnsi" w:hAnsiTheme="minorHAnsi" w:cstheme="minorHAnsi"/>
                <w:sz w:val="24"/>
                <w:szCs w:val="24"/>
              </w:rPr>
              <w:t>Powstanie</w:t>
            </w:r>
            <w:r w:rsidR="00F1130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31ED5">
              <w:rPr>
                <w:rFonts w:asciiTheme="minorHAnsi" w:hAnsiTheme="minorHAnsi" w:cstheme="minorHAnsi"/>
                <w:sz w:val="24"/>
                <w:szCs w:val="24"/>
              </w:rPr>
              <w:t>polskiego rządu na emigracji</w:t>
            </w:r>
          </w:p>
          <w:p w:rsidR="00031ED5" w:rsidRDefault="00031ED5" w:rsidP="00251BB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Armia Polska na Zachodzie</w:t>
            </w:r>
          </w:p>
          <w:p w:rsidR="003D1312" w:rsidRPr="00BB31FE" w:rsidRDefault="003D1312" w:rsidP="00251BB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Polacy na frontach II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wojny światowej</w:t>
            </w:r>
          </w:p>
          <w:p w:rsidR="000F6794" w:rsidRPr="000F6794" w:rsidRDefault="00031ED5" w:rsidP="00251B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Relacje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6794" w:rsidRPr="000F6794">
              <w:rPr>
                <w:rFonts w:asciiTheme="minorHAnsi" w:hAnsiTheme="minorHAnsi" w:cstheme="minorHAnsi"/>
                <w:sz w:val="24"/>
                <w:szCs w:val="24"/>
              </w:rPr>
              <w:t>polsko-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br/>
              <w:t>-</w:t>
            </w:r>
            <w:r w:rsidR="000F6794" w:rsidRPr="000F6794">
              <w:rPr>
                <w:rFonts w:asciiTheme="minorHAnsi" w:hAnsiTheme="minorHAnsi" w:cstheme="minorHAnsi"/>
                <w:sz w:val="24"/>
                <w:szCs w:val="24"/>
              </w:rPr>
              <w:t>sowieckie</w:t>
            </w:r>
          </w:p>
          <w:p w:rsidR="000F6794" w:rsidRPr="000F6794" w:rsidRDefault="000F6794" w:rsidP="00251B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Armia</w:t>
            </w:r>
            <w:r w:rsidR="003D131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31ED5">
              <w:rPr>
                <w:rFonts w:asciiTheme="minorHAnsi" w:hAnsiTheme="minorHAnsi" w:cstheme="minorHAnsi"/>
                <w:sz w:val="24"/>
                <w:szCs w:val="24"/>
              </w:rPr>
              <w:t>Andersa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 ZSRS</w:t>
            </w:r>
          </w:p>
          <w:p w:rsidR="000F6794" w:rsidRPr="000F6794" w:rsidRDefault="000F6794" w:rsidP="00251B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Sprawa</w:t>
            </w:r>
            <w:r w:rsidR="00031ED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katyńska</w:t>
            </w:r>
          </w:p>
          <w:p w:rsidR="00F11305" w:rsidRPr="00095B04" w:rsidRDefault="000F6794" w:rsidP="00967C7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Śmierć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31ED5">
              <w:rPr>
                <w:rFonts w:asciiTheme="minorHAnsi" w:hAnsiTheme="minorHAnsi" w:cstheme="minorHAnsi"/>
                <w:sz w:val="24"/>
                <w:szCs w:val="24"/>
              </w:rPr>
              <w:t xml:space="preserve">generała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Sikorskiego</w:t>
            </w:r>
          </w:p>
        </w:tc>
        <w:tc>
          <w:tcPr>
            <w:tcW w:w="1559" w:type="dxa"/>
          </w:tcPr>
          <w:p w:rsidR="000F6794" w:rsidRPr="000F6794" w:rsidRDefault="00EE2FA7" w:rsidP="000748D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XXXIII</w:t>
            </w:r>
            <w:r w:rsidR="000F6794" w:rsidRPr="000F6794">
              <w:rPr>
                <w:rFonts w:asciiTheme="minorHAnsi" w:hAnsiTheme="minorHAnsi" w:cstheme="minorHAnsi"/>
                <w:color w:val="000000"/>
              </w:rPr>
              <w:t xml:space="preserve">.2 </w:t>
            </w:r>
          </w:p>
          <w:p w:rsidR="000F6794" w:rsidRPr="000F6794" w:rsidRDefault="000F6794" w:rsidP="0007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XXX</w:t>
            </w:r>
            <w:r w:rsidR="00EE2FA7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I</w:t>
            </w: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V.1 </w:t>
            </w:r>
          </w:p>
        </w:tc>
        <w:tc>
          <w:tcPr>
            <w:tcW w:w="4536" w:type="dxa"/>
          </w:tcPr>
          <w:p w:rsidR="00F11305" w:rsidRPr="000F6794" w:rsidRDefault="00F11305" w:rsidP="00F113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ów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: Polskie Siły Zbrojne na Zachodzie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rząd emigracyjny, układ Sikorski–Majski, armia Andersa, sprawa katyńska, katastrofa gibraltarska</w:t>
            </w:r>
          </w:p>
          <w:p w:rsidR="00F11305" w:rsidRPr="000F6794" w:rsidRDefault="00F11305" w:rsidP="00F113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</w:t>
            </w:r>
            <w:r w:rsidR="005106FC" w:rsidRPr="000F6794">
              <w:rPr>
                <w:rFonts w:asciiTheme="minorHAnsi" w:hAnsiTheme="minorHAnsi" w:cstheme="minorHAnsi"/>
                <w:sz w:val="24"/>
                <w:szCs w:val="24"/>
              </w:rPr>
              <w:t>powstania rządu emigracyjnego (IX 1939), układu Sikorski–Majski (VII 1941)</w:t>
            </w:r>
            <w:r w:rsidR="005106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F11305" w:rsidRPr="000F6794" w:rsidRDefault="00F11305" w:rsidP="00F113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cie: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Władysława Sikorskiego, Władysława Andersa</w:t>
            </w:r>
          </w:p>
          <w:p w:rsidR="00F11305" w:rsidRPr="000F6794" w:rsidRDefault="00F11305" w:rsidP="00F113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i wskazuje na mapie miejsca najważniejszych bitew II wojny światowej z</w:t>
            </w:r>
            <w:r w:rsidR="005E53C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udziałem Polaków (walki o Narwik, </w:t>
            </w:r>
            <w:r w:rsidR="00A54BC9">
              <w:rPr>
                <w:rFonts w:asciiTheme="minorHAnsi" w:hAnsiTheme="minorHAnsi" w:cstheme="minorHAnsi"/>
                <w:sz w:val="24"/>
                <w:szCs w:val="24"/>
              </w:rPr>
              <w:t>Monte Cassino</w:t>
            </w:r>
            <w:r w:rsidR="00031ED5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035B48">
              <w:rPr>
                <w:rFonts w:asciiTheme="minorHAnsi" w:hAnsiTheme="minorHAnsi" w:cstheme="minorHAnsi"/>
                <w:sz w:val="24"/>
                <w:szCs w:val="24"/>
              </w:rPr>
              <w:t xml:space="preserve">Falaise, Arnhem, </w:t>
            </w:r>
            <w:r w:rsidR="00031ED5">
              <w:rPr>
                <w:rFonts w:asciiTheme="minorHAnsi" w:hAnsiTheme="minorHAnsi" w:cstheme="minorHAnsi"/>
                <w:sz w:val="24"/>
                <w:szCs w:val="24"/>
              </w:rPr>
              <w:t xml:space="preserve">Berlin,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bitwa o</w:t>
            </w:r>
            <w:r w:rsidR="005E53C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Anglię, oblężenie Tobruku)</w:t>
            </w:r>
            <w:r w:rsidR="00775955" w:rsidRPr="00775955" w:rsidDel="001170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0F6794" w:rsidRPr="000F6794" w:rsidRDefault="00F11305" w:rsidP="00F113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polskie formacje wojskowe uczestniczące w najważniejszych bitwach II</w:t>
            </w:r>
            <w:r w:rsidR="005E53C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wojny światowej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okoliczności powstania polskiego rządu emigracyjnego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postanowienia układu Sikorski–Majski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 przyczyny zerwania przez ZSRS stosunków dyplomatycznych z polskim rządem na </w:t>
            </w:r>
            <w:r w:rsidR="005E53CE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="005E53CE" w:rsidRPr="000F6794">
              <w:rPr>
                <w:rFonts w:asciiTheme="minorHAnsi" w:hAnsiTheme="minorHAnsi" w:cstheme="minorHAnsi"/>
                <w:sz w:val="24"/>
                <w:szCs w:val="24"/>
              </w:rPr>
              <w:t>chodźstwie</w:t>
            </w:r>
          </w:p>
        </w:tc>
        <w:tc>
          <w:tcPr>
            <w:tcW w:w="4394" w:type="dxa"/>
          </w:tcPr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zna daty:</w:t>
            </w:r>
            <w:r w:rsidR="00F11305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106FC" w:rsidRPr="000F6794">
              <w:rPr>
                <w:rFonts w:asciiTheme="minorHAnsi" w:hAnsiTheme="minorHAnsi" w:cstheme="minorHAnsi"/>
                <w:sz w:val="24"/>
                <w:szCs w:val="24"/>
              </w:rPr>
              <w:t>walk o Narwik (1940), walk o</w:t>
            </w:r>
            <w:r w:rsidR="00382B2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5106FC" w:rsidRPr="000F6794">
              <w:rPr>
                <w:rFonts w:asciiTheme="minorHAnsi" w:hAnsiTheme="minorHAnsi" w:cstheme="minorHAnsi"/>
                <w:sz w:val="24"/>
                <w:szCs w:val="24"/>
              </w:rPr>
              <w:t>Tobruk (1941)</w:t>
            </w:r>
            <w:r w:rsidR="005106FC">
              <w:rPr>
                <w:rFonts w:asciiTheme="minorHAnsi" w:hAnsiTheme="minorHAnsi" w:cstheme="minorHAnsi"/>
                <w:sz w:val="24"/>
                <w:szCs w:val="24"/>
              </w:rPr>
              <w:t>, z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erwania stosunków rządu emigracyjnego z ZSRS (IV 1943)</w:t>
            </w:r>
            <w:r w:rsidR="005106FC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5106FC" w:rsidRPr="000F6794">
              <w:rPr>
                <w:rFonts w:asciiTheme="minorHAnsi" w:hAnsiTheme="minorHAnsi" w:cstheme="minorHAnsi"/>
                <w:sz w:val="24"/>
                <w:szCs w:val="24"/>
              </w:rPr>
              <w:t>katastrofy gibraltarskiej (VII 1943)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</w:t>
            </w:r>
            <w:r w:rsidR="00F11305" w:rsidRPr="000F6794">
              <w:rPr>
                <w:rFonts w:asciiTheme="minorHAnsi" w:hAnsiTheme="minorHAnsi" w:cstheme="minorHAnsi"/>
                <w:sz w:val="24"/>
                <w:szCs w:val="24"/>
              </w:rPr>
              <w:t>Władysława Raczkiewicza</w:t>
            </w:r>
            <w:r w:rsidR="00F11305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Stanisława Mikołajczyka</w:t>
            </w:r>
            <w:r w:rsidR="00031ED5">
              <w:rPr>
                <w:rFonts w:asciiTheme="minorHAnsi" w:hAnsiTheme="minorHAnsi" w:cstheme="minorHAnsi"/>
                <w:sz w:val="24"/>
                <w:szCs w:val="24"/>
              </w:rPr>
              <w:t>, Kazimierza Sosnkowskiego</w:t>
            </w:r>
            <w:r w:rsidR="00894268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894268" w:rsidRPr="00894268" w:rsidDel="001170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94268" w:rsidRPr="00894268">
              <w:rPr>
                <w:rFonts w:asciiTheme="minorHAnsi" w:hAnsiTheme="minorHAnsi" w:cstheme="minorHAnsi"/>
                <w:sz w:val="24"/>
                <w:szCs w:val="24"/>
              </w:rPr>
              <w:t>Stanisława Maczka, Stanisława Sosabowskiego, Zygmunta Berlinga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losy polskich żołnierzy internowanych po klęsce wrześniowej</w:t>
            </w:r>
          </w:p>
          <w:p w:rsid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jakie znaczenie miała działalność rządu emigracyjnego dla Polaków w</w:t>
            </w:r>
            <w:r w:rsidR="005E53C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kraju i na uchodźstwie</w:t>
            </w:r>
          </w:p>
          <w:p w:rsidR="00F11305" w:rsidRPr="000F6794" w:rsidRDefault="005E53CE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r w:rsidR="00F11305">
              <w:rPr>
                <w:rFonts w:asciiTheme="minorHAnsi" w:hAnsiTheme="minorHAnsi" w:cstheme="minorHAnsi"/>
                <w:sz w:val="24"/>
                <w:szCs w:val="24"/>
              </w:rPr>
              <w:t>omawia okoliczności powstania układu Sikorski</w:t>
            </w:r>
            <w:r w:rsidR="0026255E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F11305">
              <w:rPr>
                <w:rFonts w:asciiTheme="minorHAnsi" w:hAnsiTheme="minorHAnsi" w:cstheme="minorHAnsi"/>
                <w:sz w:val="24"/>
                <w:szCs w:val="24"/>
              </w:rPr>
              <w:t>Majski</w:t>
            </w:r>
          </w:p>
          <w:p w:rsid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pacing w:val="-4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– opisuje okoliczności wyjścia z ZSRS armii Andersa</w:t>
            </w:r>
          </w:p>
          <w:p w:rsidR="002D3611" w:rsidRPr="002D3611" w:rsidRDefault="002D3611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wymienia polskie formacje wojskowe uczestniczące w najważniejszych bitwach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II</w:t>
            </w:r>
            <w:r w:rsidR="005E53C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wojny światowe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j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polityczne skutki katastrofy gibraltarskiej </w:t>
            </w:r>
          </w:p>
          <w:p w:rsidR="000F6794" w:rsidRPr="000F6794" w:rsidRDefault="000F6794" w:rsidP="00074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tworzące się w ZSRS i</w:t>
            </w:r>
            <w:r w:rsidR="005E53C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5E53C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kraju pod okupacją ośrodki przyszłych polskich władz komunistycznych</w:t>
            </w:r>
          </w:p>
        </w:tc>
        <w:tc>
          <w:tcPr>
            <w:tcW w:w="880" w:type="dxa"/>
          </w:tcPr>
          <w:p w:rsidR="000F6794" w:rsidRPr="000F6794" w:rsidRDefault="000F6794" w:rsidP="000748DE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967C76">
        <w:trPr>
          <w:gridAfter w:val="1"/>
          <w:wAfter w:w="7" w:type="dxa"/>
        </w:trPr>
        <w:tc>
          <w:tcPr>
            <w:tcW w:w="1447" w:type="dxa"/>
          </w:tcPr>
          <w:p w:rsidR="00B06BC3" w:rsidRPr="0045466E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5466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TSW – Kim był 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Pr="0045466E">
              <w:rPr>
                <w:rFonts w:asciiTheme="minorHAnsi" w:hAnsiTheme="minorHAnsi" w:cstheme="minorHAnsi"/>
                <w:sz w:val="24"/>
                <w:szCs w:val="24"/>
              </w:rPr>
              <w:t>apral Wojtek?</w:t>
            </w:r>
          </w:p>
        </w:tc>
        <w:tc>
          <w:tcPr>
            <w:tcW w:w="2835" w:type="dxa"/>
          </w:tcPr>
          <w:p w:rsidR="00B06BC3" w:rsidRPr="0045466E" w:rsidRDefault="00B06BC3" w:rsidP="00B06BC3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ind w:left="318" w:hanging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45466E">
              <w:rPr>
                <w:rFonts w:asciiTheme="minorHAnsi" w:hAnsiTheme="minorHAnsi" w:cstheme="minorHAnsi"/>
                <w:bCs/>
                <w:sz w:val="24"/>
                <w:szCs w:val="24"/>
              </w:rPr>
              <w:t>Jak Wojtek został żołnierzem?</w:t>
            </w:r>
          </w:p>
          <w:p w:rsidR="00B06BC3" w:rsidRDefault="00B06BC3" w:rsidP="00B06BC3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ind w:left="318" w:hanging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Niedźwiedzie zadania bojowe</w:t>
            </w:r>
          </w:p>
          <w:p w:rsidR="00B06BC3" w:rsidRPr="0045466E" w:rsidRDefault="00B06BC3" w:rsidP="00B06BC3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ind w:left="318" w:hanging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Niedźwiedź cywil</w:t>
            </w:r>
          </w:p>
        </w:tc>
        <w:tc>
          <w:tcPr>
            <w:tcW w:w="1559" w:type="dxa"/>
          </w:tcPr>
          <w:p w:rsidR="00B06BC3" w:rsidRPr="000F6794" w:rsidRDefault="005B3197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B3197">
              <w:rPr>
                <w:rFonts w:asciiTheme="minorHAnsi" w:hAnsiTheme="minorHAnsi" w:cstheme="minorHAnsi"/>
                <w:color w:val="000000"/>
              </w:rPr>
              <w:t>XXX</w:t>
            </w:r>
            <w:r w:rsidR="00EE2FA7">
              <w:rPr>
                <w:rFonts w:asciiTheme="minorHAnsi" w:hAnsiTheme="minorHAnsi" w:cstheme="minorHAnsi"/>
                <w:color w:val="000000"/>
              </w:rPr>
              <w:t>I</w:t>
            </w:r>
            <w:r w:rsidRPr="005B3197">
              <w:rPr>
                <w:rFonts w:asciiTheme="minorHAnsi" w:hAnsiTheme="minorHAnsi" w:cstheme="minorHAnsi"/>
                <w:color w:val="000000"/>
              </w:rPr>
              <w:t>V.</w:t>
            </w: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4536" w:type="dxa"/>
          </w:tcPr>
          <w:p w:rsidR="00265E94" w:rsidRDefault="00265E94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="00426788">
              <w:rPr>
                <w:rFonts w:asciiTheme="minorHAnsi" w:hAnsiTheme="minorHAnsi" w:cstheme="minorHAnsi"/>
                <w:sz w:val="24"/>
                <w:szCs w:val="24"/>
              </w:rPr>
              <w:t xml:space="preserve"> żołd </w:t>
            </w:r>
          </w:p>
          <w:p w:rsidR="008E755E" w:rsidRDefault="008E755E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</w:t>
            </w:r>
            <w:r w:rsidR="003048DF">
              <w:rPr>
                <w:rFonts w:asciiTheme="minorHAnsi" w:hAnsiTheme="minorHAnsi" w:cstheme="minorHAnsi"/>
                <w:sz w:val="24"/>
                <w:szCs w:val="24"/>
              </w:rPr>
              <w:t xml:space="preserve"> gen. Władysław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3048DF">
              <w:rPr>
                <w:rFonts w:asciiTheme="minorHAnsi" w:hAnsiTheme="minorHAnsi" w:cstheme="minorHAnsi"/>
                <w:sz w:val="24"/>
                <w:szCs w:val="24"/>
              </w:rPr>
              <w:t xml:space="preserve"> Anders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E34EF9">
              <w:rPr>
                <w:rFonts w:asciiTheme="minorHAnsi" w:hAnsiTheme="minorHAnsi" w:cstheme="minorHAnsi"/>
                <w:sz w:val="24"/>
                <w:szCs w:val="24"/>
              </w:rPr>
              <w:t>, kapral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E34EF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Wojtka</w:t>
            </w:r>
          </w:p>
          <w:p w:rsidR="008E755E" w:rsidRDefault="00BA2A02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okoliczności przygarnięcia niedźwiadka przez polskich żołnierzy</w:t>
            </w:r>
          </w:p>
          <w:p w:rsidR="00D740D5" w:rsidRPr="000F6794" w:rsidRDefault="00BA2A02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opisuje prace, które pomagał wykonywać niedźwiedź Wojte</w:t>
            </w:r>
            <w:r w:rsidR="00A766E9">
              <w:rPr>
                <w:rFonts w:asciiTheme="minorHAnsi" w:hAnsiTheme="minorHAnsi" w:cstheme="minorHAnsi"/>
                <w:sz w:val="24"/>
                <w:szCs w:val="24"/>
              </w:rPr>
              <w:t>k</w:t>
            </w:r>
          </w:p>
        </w:tc>
        <w:tc>
          <w:tcPr>
            <w:tcW w:w="4394" w:type="dxa"/>
          </w:tcPr>
          <w:p w:rsidR="00B06BC3" w:rsidRDefault="008E755E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highlight w:val="red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r w:rsidR="00F316D8">
              <w:rPr>
                <w:rFonts w:asciiTheme="minorHAnsi" w:hAnsiTheme="minorHAnsi" w:cstheme="minorHAnsi"/>
                <w:sz w:val="24"/>
                <w:szCs w:val="24"/>
              </w:rPr>
              <w:t xml:space="preserve">opisuje </w:t>
            </w:r>
            <w:r w:rsidR="00426788">
              <w:rPr>
                <w:rFonts w:asciiTheme="minorHAnsi" w:hAnsiTheme="minorHAnsi" w:cstheme="minorHAnsi"/>
                <w:sz w:val="24"/>
                <w:szCs w:val="24"/>
              </w:rPr>
              <w:t>tras</w:t>
            </w:r>
            <w:r w:rsidR="00F316D8">
              <w:rPr>
                <w:rFonts w:asciiTheme="minorHAnsi" w:hAnsiTheme="minorHAnsi" w:cstheme="minorHAnsi"/>
                <w:sz w:val="24"/>
                <w:szCs w:val="24"/>
              </w:rPr>
              <w:t>ę, którą przemierzyła</w:t>
            </w:r>
            <w:r w:rsidR="0042678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F316D8">
              <w:rPr>
                <w:rFonts w:asciiTheme="minorHAnsi" w:hAnsiTheme="minorHAnsi" w:cstheme="minorHAnsi"/>
                <w:sz w:val="24"/>
                <w:szCs w:val="24"/>
              </w:rPr>
              <w:t xml:space="preserve">rmia </w:t>
            </w:r>
            <w:r w:rsidR="00426788">
              <w:rPr>
                <w:rFonts w:asciiTheme="minorHAnsi" w:hAnsiTheme="minorHAnsi" w:cstheme="minorHAnsi"/>
                <w:sz w:val="24"/>
                <w:szCs w:val="24"/>
              </w:rPr>
              <w:t>Andersa</w:t>
            </w:r>
          </w:p>
          <w:p w:rsidR="008E755E" w:rsidRDefault="008E755E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</w:t>
            </w:r>
            <w:r w:rsidR="005339DD">
              <w:rPr>
                <w:rFonts w:asciiTheme="minorHAnsi" w:hAnsiTheme="minorHAnsi" w:cstheme="minorHAnsi"/>
                <w:sz w:val="24"/>
                <w:szCs w:val="24"/>
              </w:rPr>
              <w:t xml:space="preserve"> powojenne losy niedźwiedzia Wojtka</w:t>
            </w:r>
          </w:p>
          <w:p w:rsidR="008E755E" w:rsidRPr="000F6794" w:rsidRDefault="00D44941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4B284C">
              <w:rPr>
                <w:rFonts w:asciiTheme="minorHAnsi" w:hAnsiTheme="minorHAnsi" w:cstheme="minorHAnsi"/>
                <w:sz w:val="24"/>
                <w:szCs w:val="24"/>
              </w:rPr>
              <w:t>łumaczy</w:t>
            </w:r>
            <w:r w:rsidR="00B25E4D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4B284C">
              <w:rPr>
                <w:rFonts w:asciiTheme="minorHAnsi" w:hAnsiTheme="minorHAnsi" w:cstheme="minorHAnsi"/>
                <w:sz w:val="24"/>
                <w:szCs w:val="24"/>
              </w:rPr>
              <w:t xml:space="preserve"> dlaczego niedźwiedź Wojtek nie trafi</w:t>
            </w:r>
            <w:r w:rsidR="00A800DE">
              <w:rPr>
                <w:rFonts w:asciiTheme="minorHAnsi" w:hAnsiTheme="minorHAnsi" w:cstheme="minorHAnsi"/>
                <w:sz w:val="24"/>
                <w:szCs w:val="24"/>
              </w:rPr>
              <w:t>ł</w:t>
            </w:r>
            <w:r w:rsidR="004B284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po wojnie </w:t>
            </w:r>
            <w:r w:rsidR="004B284C">
              <w:rPr>
                <w:rFonts w:asciiTheme="minorHAnsi" w:hAnsiTheme="minorHAnsi" w:cstheme="minorHAnsi"/>
                <w:sz w:val="24"/>
                <w:szCs w:val="24"/>
              </w:rPr>
              <w:t>do Polski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</w:tr>
      <w:tr w:rsidR="00B06BC3" w:rsidRPr="000F6794" w:rsidTr="00967C76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3. Polskie Państwo Podziemne</w:t>
            </w:r>
          </w:p>
          <w:p w:rsidR="00B06BC3" w:rsidRPr="000B1F0D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Początki działalności konspiracyjnej</w:t>
            </w:r>
          </w:p>
          <w:p w:rsidR="00B06BC3" w:rsidRPr="000F6794" w:rsidRDefault="00B06BC3" w:rsidP="00B06BC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 Armii Krajowej</w:t>
            </w:r>
          </w:p>
          <w:p w:rsidR="00B06BC3" w:rsidRPr="000F6794" w:rsidRDefault="00B06BC3" w:rsidP="00B06BC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Działalność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polskiego podziemia</w:t>
            </w:r>
          </w:p>
          <w:p w:rsidR="00B06BC3" w:rsidRPr="000F6794" w:rsidRDefault="00B06BC3" w:rsidP="00B06BC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Polskie Państwo Podziemne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EE2FA7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XXIIII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>.4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Polskie Państwo Podziemne, Związek Walki Zbrojnej (ZWZ),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Armia Krajowa (AK),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Szare Szeregi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CA0934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powstania AK (II 1942)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Stefana Roweckiego 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Grot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a”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, Tadeusza Komorowskiego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 xml:space="preserve"> „Bora”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wskazuje na mapie rejony najintensywniejszej działalności polskiej partyzantki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struktury Polskiego Państwa Podziemnego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sfery działalności Polskiego Państwa Podziemnego</w:t>
            </w:r>
          </w:p>
          <w:p w:rsidR="00B06BC3" w:rsidRPr="00BB31FE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jaką rolę odgrywała Armia Krajowa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partyzantka Hubala, Służba Zwycięstwu Polski (SZP), Delegatura Rządu RP na Kraj, cichociemni,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sabotaż, dywersja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Bataliony Chłopskie, Narodowe Siły Zbrojne, Gwardia Ludowa, Armia Ludowa</w:t>
            </w:r>
          </w:p>
          <w:p w:rsidR="00382B28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powstania SZP (IX 1939), ZWZ (XI 1939), akcji pod Arsenałem (1943), zamachu na F. Kutscherę (II 1944)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Henryka Dobrzańskiego</w:t>
            </w:r>
            <w:r w:rsidR="003039DB">
              <w:rPr>
                <w:rFonts w:asciiTheme="minorHAnsi" w:hAnsiTheme="minorHAnsi" w:cstheme="minorHAnsi"/>
                <w:sz w:val="24"/>
                <w:szCs w:val="24"/>
              </w:rPr>
              <w:t xml:space="preserve"> „Hubala”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, Jana Bytnara </w:t>
            </w:r>
            <w:r w:rsidR="003039DB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Rud</w:t>
            </w:r>
            <w:r w:rsidR="003039DB">
              <w:rPr>
                <w:rFonts w:asciiTheme="minorHAnsi" w:hAnsiTheme="minorHAnsi" w:cstheme="minorHAnsi"/>
                <w:sz w:val="24"/>
                <w:szCs w:val="24"/>
              </w:rPr>
              <w:t>ego”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Jana Karskiego, Jana Nowaka-</w:t>
            </w:r>
            <w:r w:rsidR="001B6AE3">
              <w:rPr>
                <w:rFonts w:asciiTheme="minorHAnsi" w:hAnsiTheme="minorHAnsi" w:cstheme="minorHAnsi"/>
                <w:sz w:val="24"/>
                <w:szCs w:val="24"/>
              </w:rPr>
              <w:br/>
              <w:t>-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Jeziorańskiego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działalność partyzantki majora Hubala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na czym polegała działalność Delegata Rządu na Kraj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wymienia najważniejsze akcje zbrojne ZWZ</w:t>
            </w:r>
            <w:r w:rsidR="001910C4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AK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w jaki sposób rząd emigracyjny utrzymywał kontakty z krajem pod okupacją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967C76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TSW – Akcje</w:t>
            </w:r>
            <w:r w:rsidR="008606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polskiego ruchu oporu</w:t>
            </w:r>
          </w:p>
        </w:tc>
        <w:tc>
          <w:tcPr>
            <w:tcW w:w="2835" w:type="dxa"/>
          </w:tcPr>
          <w:p w:rsidR="00B06BC3" w:rsidRDefault="00B06BC3" w:rsidP="00B06BC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Kedyw</w:t>
            </w:r>
          </w:p>
          <w:p w:rsidR="00B06BC3" w:rsidRPr="000F6794" w:rsidRDefault="00B06BC3" w:rsidP="00B06BC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Akcja pod Arsenałem</w:t>
            </w:r>
          </w:p>
          <w:p w:rsidR="00B06BC3" w:rsidRPr="000F6794" w:rsidRDefault="00B06BC3" w:rsidP="00B06BC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Akcja „Główki”</w:t>
            </w: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XXXI</w:t>
            </w:r>
            <w:r w:rsidR="00EE2FA7">
              <w:rPr>
                <w:rFonts w:asciiTheme="minorHAnsi" w:hAnsiTheme="minorHAnsi" w:cstheme="minorHAnsi"/>
                <w:color w:val="000000"/>
              </w:rPr>
              <w:t>II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.4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akcja pod Arsenałem, zamach na F. Kutscherę, sabotaż, dywersja, Kedyw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akcji pod Arsenałem (III 1943), zamachu na </w:t>
            </w:r>
            <w:r w:rsidR="00112295" w:rsidRPr="000F6794">
              <w:rPr>
                <w:rFonts w:asciiTheme="minorHAnsi" w:hAnsiTheme="minorHAnsi" w:cstheme="minorHAnsi"/>
                <w:sz w:val="24"/>
                <w:szCs w:val="24"/>
              </w:rPr>
              <w:t>F</w:t>
            </w:r>
            <w:r w:rsidR="0011229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112295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Kutscherę (II 1944)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Jana Bytnara 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Rud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ego”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, Tadeusza Zawadzkiego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 xml:space="preserve"> „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Zośk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i”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, Franza Kutschery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przyczyny i skutki akcji pod Arsenałem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r w:rsidR="007A60D4" w:rsidRPr="007A60D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podaje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przyczyny i skutki zamachu na F.</w:t>
            </w:r>
            <w:r w:rsidR="0052266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Kutscherę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przedstawia metody </w:t>
            </w:r>
            <w:r w:rsidR="007A60D4" w:rsidRPr="000F6794">
              <w:rPr>
                <w:rFonts w:asciiTheme="minorHAnsi" w:hAnsiTheme="minorHAnsi" w:cstheme="minorHAnsi"/>
                <w:sz w:val="24"/>
                <w:szCs w:val="24"/>
              </w:rPr>
              <w:t>działa</w:t>
            </w:r>
            <w:r w:rsidR="007A60D4">
              <w:rPr>
                <w:rFonts w:asciiTheme="minorHAnsi" w:hAnsiTheme="minorHAnsi" w:cstheme="minorHAnsi"/>
                <w:sz w:val="24"/>
                <w:szCs w:val="24"/>
              </w:rPr>
              <w:t>nia</w:t>
            </w:r>
            <w:r w:rsidR="007A60D4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Kedywu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akcja pod Arsenałem („Meksyk II”), akcja „Główki”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decyzji AK o przejściu od biernego oporu do ograniczonej walki z</w:t>
            </w:r>
            <w:r w:rsidR="00382B2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okupantem (1942) 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ć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Emila Fieldorfa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 xml:space="preserve"> „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Nil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a”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przebieg akcji pod Arsenałem oraz zamachu na F. Kutscherę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jakie represje spotkały Polaków za przeprowadzenie akcji pod Arsenałem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zaangażowanie młodych ludzi w</w:t>
            </w:r>
            <w:r w:rsidR="0023628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walce z okupantem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967C76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4. Społe</w:t>
            </w:r>
            <w:r w:rsidR="008606B2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czeństwo polskie pod okupacją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Postawa Polaków wobec okupa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ntów</w:t>
            </w:r>
          </w:p>
          <w:p w:rsidR="00B06BC3" w:rsidRPr="000F6794" w:rsidRDefault="00B06BC3" w:rsidP="00B06BC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Zagłada polskich Żydów</w:t>
            </w:r>
          </w:p>
          <w:p w:rsidR="00B06BC3" w:rsidRPr="000F6794" w:rsidRDefault="00B06BC3" w:rsidP="00B06BC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 w getcie warszawskim</w:t>
            </w:r>
          </w:p>
          <w:p w:rsidR="00B06BC3" w:rsidRPr="000F6794" w:rsidRDefault="00B06BC3" w:rsidP="00B06BC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Polacy wobec Holokaustu</w:t>
            </w:r>
          </w:p>
          <w:p w:rsidR="00B06BC3" w:rsidRPr="000F6794" w:rsidRDefault="00B06BC3" w:rsidP="00B06BC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Rzeź wołyńska</w:t>
            </w:r>
          </w:p>
        </w:tc>
        <w:tc>
          <w:tcPr>
            <w:tcW w:w="1559" w:type="dxa"/>
          </w:tcPr>
          <w:p w:rsidR="00B06BC3" w:rsidRPr="000F6794" w:rsidRDefault="00EE2FA7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XXXIII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.1 </w:t>
            </w:r>
          </w:p>
          <w:p w:rsidR="00B06BC3" w:rsidRPr="000F6794" w:rsidRDefault="00EE2FA7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XXXIII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.2 </w:t>
            </w:r>
          </w:p>
          <w:p w:rsidR="00B06BC3" w:rsidRPr="000F6794" w:rsidRDefault="00EE2FA7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XXXIII</w:t>
            </w:r>
            <w:r w:rsidR="00B06BC3"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.3 </w:t>
            </w: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Rada Pomocy Żydom „Żegota”, Sprawiedliwy wśród Narodów Świata, rzeź wołyńska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wybuchu powstania w getcie warszawskim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IV 1943), rzezi wołyńskiej (1943)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Ireny Sendlerowej, </w:t>
            </w:r>
            <w:r w:rsidR="00134CA7" w:rsidRPr="000F6794">
              <w:rPr>
                <w:rFonts w:asciiTheme="minorHAnsi" w:hAnsiTheme="minorHAnsi" w:cstheme="minorHAnsi"/>
                <w:sz w:val="24"/>
                <w:szCs w:val="24"/>
              </w:rPr>
              <w:t>Józefa i Wiktorii Ulmów</w:t>
            </w:r>
            <w:r w:rsidR="00134CA7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Witolda Pileckiego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wymienia postawy Polaków wobec polityki okupanta niemieckiego 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wysiedlenia na Zamojszczyźnie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</w:t>
            </w:r>
            <w:r w:rsidR="0023628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ich skutki</w:t>
            </w:r>
          </w:p>
          <w:p w:rsidR="00B06BC3" w:rsidRPr="00962D1D" w:rsidRDefault="00AB0D13" w:rsidP="00B06BC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B06BC3" w:rsidRPr="003B0F6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B06BC3" w:rsidRPr="001F441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wyjaśnia przyczyny i </w:t>
            </w:r>
            <w:r w:rsidR="0023628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opisuje </w:t>
            </w:r>
            <w:r w:rsidR="00B06BC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przebieg</w:t>
            </w:r>
            <w:r w:rsidR="00B06BC3" w:rsidRPr="001F441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konfliktu polsko</w:t>
            </w:r>
            <w:r w:rsidR="0023628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-</w:t>
            </w:r>
            <w:r w:rsidR="00B06BC3" w:rsidRPr="001F441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ukraińskiego (rzeź wołyńska) na Kresach Wschodnich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wymienia znaczenie terminów: szmalcownik, Ukraińska Powstańcza Armia (UPA), czystki etniczne 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Jana Karskiego, Stepana Bandery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życie codzienne w kraju pod okupacją niemiecką na przykładzie Warszawy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postawy Polaków wobec Holokaustu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opisuje przebieg powstania w getcie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warszawskim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stosunek państw zachodnich do Holokaustu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postawy Polaków wobec polityki okupantów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967C76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5. Akcja „Burza” i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powstanie</w:t>
            </w:r>
            <w:r w:rsidR="008606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warszawskie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Akcja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„Burza” i je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j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przebieg</w:t>
            </w:r>
          </w:p>
          <w:p w:rsidR="00B06BC3" w:rsidRPr="000F6794" w:rsidRDefault="00B06BC3" w:rsidP="00B06BC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Przyczyny wybuchu powstania warszawskiego</w:t>
            </w:r>
          </w:p>
          <w:p w:rsidR="00B06BC3" w:rsidRPr="000F6794" w:rsidRDefault="00B06BC3" w:rsidP="00B06BC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Wybuch powstania</w:t>
            </w:r>
          </w:p>
          <w:p w:rsidR="00B06BC3" w:rsidRPr="000F6794" w:rsidRDefault="00B06BC3" w:rsidP="00B06BC3">
            <w:pPr>
              <w:numPr>
                <w:ilvl w:val="0"/>
                <w:numId w:val="14"/>
              </w:numPr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Powstanie warszawskie</w:t>
            </w:r>
          </w:p>
          <w:p w:rsidR="00B06BC3" w:rsidRPr="000F6794" w:rsidRDefault="00B06BC3" w:rsidP="00B06BC3">
            <w:pPr>
              <w:numPr>
                <w:ilvl w:val="0"/>
                <w:numId w:val="14"/>
              </w:numPr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kutki powstania</w:t>
            </w: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</w:t>
            </w:r>
            <w:r w:rsidR="00EE2FA7">
              <w:rPr>
                <w:rFonts w:asciiTheme="minorHAnsi" w:hAnsiTheme="minorHAnsi" w:cstheme="minorHAnsi"/>
                <w:color w:val="000000"/>
              </w:rPr>
              <w:t>III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.5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godzina „W”, plan „Burza”, zrzuty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wybuchu 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t xml:space="preserve">i upadku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powstania warszawskiego (1 VIII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2 X 1944)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ć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Tadeusza Komorowskiego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 xml:space="preserve"> „Bora”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założenia planu „Burza”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przyczyny i opisuje skutki powstania warszawskiego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etapy przebiegu powstania warszawskiego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terminu operacja „Ostra Brama”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operacji „Ostra Brama” (VII 1944)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realizację planu „Burza” na Kresach Wschodnich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okoliczności polityczne i</w:t>
            </w:r>
            <w:r w:rsidR="00382B2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militarne, które wpłynęły na podjęcie decyzji o</w:t>
            </w:r>
            <w:r w:rsidR="00C87C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wybuchu powstania w</w:t>
            </w:r>
            <w:r w:rsidR="00382B2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Warszawie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postawę wielkich mocarstw wobec powstania warszawskiego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decyzję władz polskiego podziemia dotyczącą wybuchu powstania, uwzględniając sytuację międzynarodową i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wewnętrzną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postawę aliantów zachodnich i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ZSRS wobec powstania warszawskiego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967C76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6. Sprawa polska pod koniec wojny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Polska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ubelska</w:t>
            </w:r>
          </w:p>
          <w:p w:rsidR="00B06BC3" w:rsidRPr="008606B2" w:rsidRDefault="00B06BC3" w:rsidP="00967C7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Wielka Trójka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606B2">
              <w:rPr>
                <w:rFonts w:asciiTheme="minorHAnsi" w:hAnsiTheme="minorHAnsi" w:cstheme="minorHAnsi"/>
                <w:sz w:val="24"/>
                <w:szCs w:val="24"/>
              </w:rPr>
              <w:t>a sprawa polska</w:t>
            </w:r>
          </w:p>
          <w:p w:rsidR="00B06BC3" w:rsidRPr="000F6794" w:rsidRDefault="00B06BC3" w:rsidP="00B06BC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Represje wobec Polskiego Państwa Podziemnego</w:t>
            </w:r>
          </w:p>
          <w:p w:rsidR="00B06BC3" w:rsidRPr="000F6794" w:rsidRDefault="00B06BC3" w:rsidP="00B06BC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Tymczasowy Rząd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Jedności Narodowej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lastRenderedPageBreak/>
              <w:t>XXX</w:t>
            </w:r>
            <w:r w:rsidR="00EE2FA7">
              <w:rPr>
                <w:rFonts w:asciiTheme="minorHAnsi" w:hAnsiTheme="minorHAnsi" w:cstheme="minorHAnsi"/>
                <w:color w:val="000000"/>
              </w:rPr>
              <w:t>I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V.3 </w:t>
            </w:r>
          </w:p>
          <w:p w:rsidR="00B06BC3" w:rsidRPr="000F6794" w:rsidRDefault="00B06BC3" w:rsidP="00EE2FA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XXXVI.1 </w:t>
            </w: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</w:t>
            </w:r>
            <w:r w:rsidR="000B3E9C">
              <w:rPr>
                <w:rFonts w:asciiTheme="minorHAnsi" w:hAnsiTheme="minorHAnsi" w:cstheme="minorHAnsi"/>
                <w:sz w:val="24"/>
                <w:szCs w:val="24"/>
              </w:rPr>
              <w:t xml:space="preserve">Krajowa Rada Narodowa,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Manifest PKWN, Polska 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ubelska, Tymczasowy Rząd Jedności Narodowej (TRJN), proces szesnastu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ogłoszenia Manifestu PKWN (VII 1944), konferencji w Jałcie (II 1945)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Stanisława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Mikołajczyka, Leopolda Okulickiego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postanowienia konferencji w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E537CE">
              <w:rPr>
                <w:rFonts w:asciiTheme="minorHAnsi" w:hAnsiTheme="minorHAnsi" w:cstheme="minorHAnsi"/>
                <w:sz w:val="24"/>
                <w:szCs w:val="24"/>
              </w:rPr>
              <w:t xml:space="preserve">Teheranie </w:t>
            </w:r>
            <w:r w:rsidR="00471500">
              <w:rPr>
                <w:rFonts w:asciiTheme="minorHAnsi" w:hAnsiTheme="minorHAnsi" w:cstheme="minorHAnsi"/>
                <w:sz w:val="24"/>
                <w:szCs w:val="24"/>
              </w:rPr>
              <w:t>oraz 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Jałcie dotyczące Polski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okoliczności i skutki powstania TRJN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wyjaśnia znaczenie termin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Niepodleg</w:t>
            </w:r>
            <w:r w:rsidR="007A635C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łość („NIE”)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rozwiązania AK (I 1945)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procesu szesnastu (VI 1945), powstania TRJN (VI 1945)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t>ć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Edwarda Osóbki-</w:t>
            </w:r>
            <w:r w:rsidR="007F2B86">
              <w:rPr>
                <w:rFonts w:asciiTheme="minorHAnsi" w:hAnsiTheme="minorHAnsi" w:cstheme="minorHAnsi"/>
                <w:sz w:val="24"/>
                <w:szCs w:val="24"/>
              </w:rPr>
              <w:br/>
              <w:t>-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Morawskiego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przedstawia najważniejsze etapy procesu przejmowania władzy w Polsce przez komunistów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podaje przejawy zależności powojennej Polski od ZSRS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metody represji zastosowane przez komunistów wobec Polskiego Państwa Podziemnego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0F679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ocenia stosunek wielkich mocarstw do sprawy polskiej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967C76">
        <w:tc>
          <w:tcPr>
            <w:tcW w:w="14771" w:type="dxa"/>
            <w:gridSpan w:val="5"/>
          </w:tcPr>
          <w:p w:rsidR="00B06BC3" w:rsidRPr="000B1F0D" w:rsidRDefault="00B06BC3" w:rsidP="00B06BC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POWTÓRZENIE WIADOMOŚCI I SPRAWDZIAN Z ROZDZIAŁU II</w:t>
            </w:r>
          </w:p>
        </w:tc>
        <w:tc>
          <w:tcPr>
            <w:tcW w:w="887" w:type="dxa"/>
            <w:gridSpan w:val="2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2</w:t>
            </w:r>
          </w:p>
        </w:tc>
      </w:tr>
      <w:tr w:rsidR="00B06BC3" w:rsidRPr="000F6794" w:rsidTr="00692605">
        <w:tc>
          <w:tcPr>
            <w:tcW w:w="15658" w:type="dxa"/>
            <w:gridSpan w:val="7"/>
          </w:tcPr>
          <w:p w:rsidR="00B06BC3" w:rsidRPr="000B1F0D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t>ROZDZIAŁ III: ŚWIAT PO II WOJNIE ŚWIATOWEJ</w:t>
            </w:r>
          </w:p>
        </w:tc>
      </w:tr>
      <w:tr w:rsidR="00B06BC3" w:rsidRPr="000F6794" w:rsidTr="0030743E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 xml:space="preserve">1. Początek zimnej wojny 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Skutki II wojny światowej</w:t>
            </w:r>
          </w:p>
          <w:p w:rsidR="00B06BC3" w:rsidRPr="000F6794" w:rsidRDefault="00B06BC3" w:rsidP="00B06BC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Konferencja w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Poczdamie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i procesy norymberskie</w:t>
            </w:r>
          </w:p>
          <w:p w:rsidR="00B06BC3" w:rsidRDefault="00B06BC3" w:rsidP="00B06BC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 ONZ</w:t>
            </w:r>
          </w:p>
          <w:p w:rsidR="00B06BC3" w:rsidRPr="00D92F94" w:rsidRDefault="00B06BC3" w:rsidP="00B06BC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Ekspansja komunizmu w Europie</w:t>
            </w:r>
          </w:p>
          <w:p w:rsidR="00B06BC3" w:rsidRDefault="00B06BC3" w:rsidP="00B06BC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Zimna wojna i d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oktryna Trumana</w:t>
            </w:r>
          </w:p>
          <w:p w:rsidR="00B06BC3" w:rsidRPr="000F6794" w:rsidRDefault="00B06BC3" w:rsidP="00B06BC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Kryzys berliński</w:t>
            </w:r>
          </w:p>
          <w:p w:rsidR="00B06BC3" w:rsidRDefault="00B06BC3" w:rsidP="00B06BC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dwóch państw niemieckich</w:t>
            </w:r>
          </w:p>
          <w:p w:rsidR="00B06BC3" w:rsidRPr="008F60CB" w:rsidRDefault="00B06BC3" w:rsidP="00B06BC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Powstanie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NATO</w:t>
            </w: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 xml:space="preserve">XXXII.4 </w:t>
            </w:r>
          </w:p>
          <w:p w:rsidR="00B06BC3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XXXV.1 </w:t>
            </w:r>
          </w:p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 xml:space="preserve">XXXV.2 </w:t>
            </w:r>
          </w:p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 xml:space="preserve">XXXV.3 </w:t>
            </w:r>
          </w:p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XXXV.</w:t>
            </w:r>
            <w:r w:rsidR="00071524">
              <w:rPr>
                <w:rFonts w:asciiTheme="minorHAnsi" w:hAnsiTheme="minorHAnsi" w:cstheme="minorHAnsi"/>
                <w:color w:val="000000"/>
              </w:rPr>
              <w:t>6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Organizacja Narodów Zjednoczonych, układ dwubiegunowy, procesy norymberskie, plan Marshalla, Powszechna deklaracja praw człowieka, strefa okupacyjna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żelazna kurtyna, doktryna Trumana, zimna wojna, blokada Berlina Zachodniego, NATO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reparacje wojenne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konferencji założycielskiej ONZ (IV 1945), konferencji poczdamskiej (VII–VIII 1945), uchwalenia Powszechnej deklaracji praw człowieka (1948),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powstania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RFN i</w:t>
            </w:r>
            <w:r w:rsidR="0052266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NRD (1949), powstania NATO (1949)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Józefa Stalina, Harry’ego Trumana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wskazuje na mapie podział Europy na blok zachodni i wschodni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przedstawia bilans II wojny światowej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dotyczący strat ludności i zniszczeń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postanowienia konferencji w</w:t>
            </w:r>
            <w:r w:rsidR="00A50F43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Poczdamie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czym była zimna wojna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przyczyny powstania dwóch państw niemieckich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okoliczności powstania NATO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opisuje okoliczności budowy muru berlińskiego 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wyjaśnia znaczenie terminów: Karta Narodów Zjednoczonych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Rada Bezpieczeństwa ONZ, Zgromadzenie Ogólne ONZ, sekretarz generalny ONZ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 berlińskie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cztery D: denazyfikacja, demilitaryzacja, dekartelizacja, demokratyzacja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podpisania Karty Narodów Zjednoczonych (VI 1945), ogłoszenia planu Marshalla (1947)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przemówienia W.</w:t>
            </w:r>
            <w:r w:rsidR="0071429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Churchilla w Fulton (1946), ogłoszenia doktryny Trumana (1947), </w:t>
            </w:r>
            <w:r w:rsidR="0039196F" w:rsidRPr="000F6794">
              <w:rPr>
                <w:rFonts w:asciiTheme="minorHAnsi" w:hAnsiTheme="minorHAnsi" w:cstheme="minorHAnsi"/>
                <w:sz w:val="24"/>
                <w:szCs w:val="24"/>
              </w:rPr>
              <w:t>blokady Berlina Zachodniego (</w:t>
            </w:r>
            <w:r w:rsidR="0039196F">
              <w:rPr>
                <w:rFonts w:asciiTheme="minorHAnsi" w:hAnsiTheme="minorHAnsi" w:cstheme="minorHAnsi"/>
                <w:sz w:val="24"/>
                <w:szCs w:val="24"/>
              </w:rPr>
              <w:t>1948</w:t>
            </w:r>
            <w:r w:rsidR="00A50F43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39196F" w:rsidRPr="000F6794">
              <w:rPr>
                <w:rFonts w:asciiTheme="minorHAnsi" w:hAnsiTheme="minorHAnsi" w:cstheme="minorHAnsi"/>
                <w:sz w:val="24"/>
                <w:szCs w:val="24"/>
              </w:rPr>
              <w:t>1949)</w:t>
            </w:r>
          </w:p>
          <w:p w:rsidR="00B06BC3" w:rsidRPr="009D3737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9D3737">
              <w:rPr>
                <w:rFonts w:asciiTheme="minorHAnsi" w:hAnsiTheme="minorHAnsi" w:cstheme="minorHAnsi"/>
                <w:sz w:val="24"/>
                <w:szCs w:val="24"/>
              </w:rPr>
              <w:t>– identyfikuje posta</w:t>
            </w:r>
            <w:r w:rsidR="00A50F43">
              <w:rPr>
                <w:rFonts w:asciiTheme="minorHAnsi" w:hAnsiTheme="minorHAnsi" w:cstheme="minorHAnsi"/>
                <w:sz w:val="24"/>
                <w:szCs w:val="24"/>
              </w:rPr>
              <w:t>ć</w:t>
            </w:r>
            <w:r w:rsidRPr="009D3737">
              <w:rPr>
                <w:rFonts w:asciiTheme="minorHAnsi" w:hAnsiTheme="minorHAnsi" w:cstheme="minorHAnsi"/>
                <w:sz w:val="24"/>
                <w:szCs w:val="24"/>
              </w:rPr>
              <w:t xml:space="preserve"> George’a Marshalla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polityczne skutki II wojny światowej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przyczyny dominacji USA i ZSRS w powojennym świecie </w:t>
            </w:r>
          </w:p>
          <w:p w:rsidR="00B06BC3" w:rsidRDefault="00B06BC3" w:rsidP="00B06BC3">
            <w:pPr>
              <w:tabs>
                <w:tab w:val="right" w:pos="4179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ocenia znaczenie powstania ONZ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genezę blokady Berlina Zachodniego</w:t>
            </w:r>
          </w:p>
          <w:p w:rsidR="00B06BC3" w:rsidRPr="000F6794" w:rsidRDefault="00B06BC3" w:rsidP="00B06BC3">
            <w:pPr>
              <w:tabs>
                <w:tab w:val="right" w:pos="4179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politykę państw okupacyjnych wobec Niemiec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30743E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TSW – Mur berliński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Miasto podzielone żelazną kurtyną</w:t>
            </w:r>
          </w:p>
          <w:p w:rsidR="00B06BC3" w:rsidRPr="000F6794" w:rsidRDefault="00B06BC3" w:rsidP="00B06B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Ucieczka do lepszego świata</w:t>
            </w:r>
          </w:p>
          <w:p w:rsidR="00B06BC3" w:rsidRPr="000F6794" w:rsidRDefault="00B06BC3" w:rsidP="00B06B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Solidarni z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berlińczykami</w:t>
            </w:r>
          </w:p>
          <w:p w:rsidR="00B06BC3" w:rsidRPr="000F6794" w:rsidRDefault="00B06BC3" w:rsidP="00B06B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Upadek muru</w:t>
            </w: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XXXV.</w:t>
            </w:r>
            <w:r w:rsidR="00071524">
              <w:rPr>
                <w:rFonts w:asciiTheme="minorHAnsi" w:hAnsiTheme="minorHAnsi" w:cstheme="minorHAnsi"/>
                <w:color w:val="000000"/>
              </w:rPr>
              <w:t>6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terminu mur berliński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rozpoczęcia budowy muru berlińskiego (VIII 1961), zjednoczenia Niemiec (1990)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postać Helmuta Kohla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przyczyny zbudowania muru berlińskiego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okoliczności upadku muru berlińskiego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dlaczego ludzie uciekali do Berlina Zachodniego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terminu Checkpoint Charlie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A50F43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wydarzeń przy Checkpoint Charlie (1961)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Johna Fitzgeralda Kennedy’ego, Ronalda Reagana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Michaiła Gorbaczowa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opisuje, jak budowano mur berliński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jaką rolę w komunistycznej propagandzie odgrywał mur berliński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w jaki sposób międzynarodowa opinia publiczna zareagowała na budowę muru berlińskiego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znaczenie, jakie dla podzielonego Berlina miały wizyty prezydentów USA</w:t>
            </w:r>
            <w:r w:rsidR="00F13178">
              <w:rPr>
                <w:rFonts w:asciiTheme="minorHAnsi" w:hAnsiTheme="minorHAnsi" w:cstheme="minorHAnsi"/>
                <w:sz w:val="24"/>
                <w:szCs w:val="24"/>
              </w:rPr>
              <w:t xml:space="preserve"> 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J.F. Kennedy’ego i R. Reagana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30743E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2. Za żelazną kurtyną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ZSRS po II wojnie światowej</w:t>
            </w:r>
          </w:p>
          <w:p w:rsidR="00B06BC3" w:rsidRPr="000F6794" w:rsidRDefault="00B06BC3" w:rsidP="00B06BC3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Kraje demokracji ludowej </w:t>
            </w:r>
          </w:p>
          <w:p w:rsidR="00B06BC3" w:rsidRDefault="00B06BC3" w:rsidP="00B06BC3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Odwilż w bloku wschodnim</w:t>
            </w:r>
          </w:p>
          <w:p w:rsidR="00B06BC3" w:rsidRPr="000F6794" w:rsidRDefault="00B06BC3" w:rsidP="00B06BC3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Układ Warszawski</w:t>
            </w:r>
          </w:p>
          <w:p w:rsidR="00B06BC3" w:rsidRPr="00D71982" w:rsidRDefault="00B06BC3" w:rsidP="00D7198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 węgierskie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 1956 r.</w:t>
            </w:r>
          </w:p>
        </w:tc>
        <w:tc>
          <w:tcPr>
            <w:tcW w:w="1559" w:type="dxa"/>
          </w:tcPr>
          <w:p w:rsidR="00B06BC3" w:rsidRPr="000F6794" w:rsidRDefault="00071524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XXXV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>.</w:t>
            </w:r>
            <w:r>
              <w:rPr>
                <w:rFonts w:asciiTheme="minorHAnsi" w:hAnsiTheme="minorHAnsi" w:cstheme="minorHAnsi"/>
                <w:color w:val="000000"/>
              </w:rPr>
              <w:t>3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Pr="000F6794" w:rsidRDefault="00B06BC3" w:rsidP="0007152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XXXV.</w:t>
            </w:r>
            <w:r w:rsidR="0007152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supermocarstwo,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kraje demokracji ludowej, odwilż, tajny referat Chruszczowa, destalinizacja, Układ Warszawski, powstanie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węgierskie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śmierci J. Stalina (1953 r.),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powstania węgierskiego (X 1956)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postać Nikity Chruszczowa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cechy charakterystyczne państw demokracji ludowej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śmierci Stalina dla przemian w ZSRS i krajach demokracji ludowej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najważniejsze tezy referatu</w:t>
            </w:r>
            <w:r w:rsidR="009371C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N. Chruszczowa na XX Zjeździe KPZR i</w:t>
            </w:r>
            <w:r w:rsidR="0052266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konsekwencje wygłoszenia tego przemówienia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okoliczności powstania i</w:t>
            </w:r>
            <w:r w:rsidR="0052266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znaczenie Układu Warszawskiego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przyczyny i skutki powstania węgierskiego w 1956 r.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wyjaśnia znaczenie termin</w:t>
            </w:r>
            <w:r w:rsidR="00567F34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Rada Wzajemnej Pomocy Gospodarczej (RWPG)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powstania RWPG (1949), powstania Układu Warszawskiego (1955),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XX Zjazdu KPZR (1956)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ć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Imre Nagya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i porównuje sytuację społeczno-polityczną w ZSRS po zakończeniu II</w:t>
            </w:r>
            <w:r w:rsidR="00567F3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wojny światowej i po śmierci Stalina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charakteryzuje sposób sprawowania władzy i politykę </w:t>
            </w:r>
            <w:r w:rsidR="00567F34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prowadzoną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przez N.</w:t>
            </w:r>
            <w:r w:rsidR="0071429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Chruszczowa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przejawy odwilży w ZSRS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przebieg powstania węgierskiego z 1956 r.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30743E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 Rozpad systemu kolonial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nego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Wojna domowa w</w:t>
            </w:r>
            <w:r w:rsidR="0080699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Chinach</w:t>
            </w:r>
          </w:p>
          <w:p w:rsidR="00B06BC3" w:rsidRPr="000F6794" w:rsidRDefault="00B06BC3" w:rsidP="00B06BC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Polityka wewnętrzna Mao Zedonga</w:t>
            </w:r>
          </w:p>
          <w:p w:rsidR="00B06BC3" w:rsidRPr="00083991" w:rsidRDefault="00B06BC3" w:rsidP="00B06BC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</w:pPr>
            <w:r w:rsidRPr="00083991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Wojna w Korei</w:t>
            </w:r>
          </w:p>
          <w:p w:rsidR="00B06BC3" w:rsidRPr="000F6794" w:rsidRDefault="00B06BC3" w:rsidP="00B06BC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Rozpad systemu kolonialnego</w:t>
            </w:r>
          </w:p>
          <w:p w:rsidR="00B06BC3" w:rsidRPr="000F6794" w:rsidRDefault="00B06BC3" w:rsidP="00B06BC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Klęska Francji w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Indochinach</w:t>
            </w:r>
          </w:p>
          <w:p w:rsidR="00B06BC3" w:rsidRPr="000F6794" w:rsidRDefault="00B06BC3" w:rsidP="00B06BC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 Indii i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Pakistanu</w:t>
            </w:r>
          </w:p>
          <w:p w:rsidR="00B06BC3" w:rsidRPr="000F6794" w:rsidRDefault="00B06BC3" w:rsidP="00B06BC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Upadek kolonializmu w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Afryce</w:t>
            </w:r>
          </w:p>
          <w:p w:rsidR="00B06BC3" w:rsidRPr="000F6794" w:rsidRDefault="00B06BC3" w:rsidP="00B06BC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Kraje Trzeciego Świata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lastRenderedPageBreak/>
              <w:t>XXXV.</w:t>
            </w:r>
            <w:r w:rsidR="009F58DF">
              <w:rPr>
                <w:rFonts w:asciiTheme="minorHAnsi" w:hAnsiTheme="minorHAnsi" w:cstheme="minorHAnsi"/>
                <w:color w:val="000000"/>
              </w:rPr>
              <w:t>5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XXXV.</w:t>
            </w:r>
            <w:r w:rsidR="009F58DF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  <w:p w:rsidR="00B06BC3" w:rsidRPr="000F6794" w:rsidRDefault="00B06BC3" w:rsidP="00B06BC3">
            <w:pPr>
              <w:pStyle w:val="Pa21"/>
              <w:jc w:val="center"/>
              <w:rPr>
                <w:rFonts w:asciiTheme="minorHAnsi" w:eastAsia="DejaVu Sans" w:hAnsiTheme="minorHAnsi" w:cstheme="minorHAnsi"/>
                <w:lang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Wielki Skok, rewolucja kulturalna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dekolonizacja, Trzeci Świat, metoda biernego oporu, Rok Afryki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</w:t>
            </w:r>
            <w:r w:rsidRPr="00083991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wojny w Korei (1950–1953),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Roku Afryki (1960)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Mao Zedonga, </w:t>
            </w:r>
            <w:r w:rsidRPr="00083991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Kim Ir Sena,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Mahatmy Gandhiego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na mapie Koreę, Wietnam</w:t>
            </w:r>
            <w:r w:rsidR="00B630E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Chiny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Indie, Pakistan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sposoby realizacji i skutki Wielkiego Skoku w Chinach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wyjaśnia, w jaki sposób przebiegała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rewolucja kulturalna w Chinach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przyczyny i skutki konfliktów w</w:t>
            </w:r>
            <w:r w:rsidR="005020D5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Azji w czasie zimnej wojny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przyczyny rozpadu systemu kolonialnego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skutki rozpadu brytyjskiego imperium kolonialnego w Indiach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charakteryzuje problemy państw Trzeciego Świata po uzyskaniu niepodległości 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 znaczenie terminów: </w:t>
            </w:r>
            <w:r w:rsidRPr="0030743E">
              <w:rPr>
                <w:rFonts w:asciiTheme="minorHAnsi" w:hAnsiTheme="minorHAnsi" w:cstheme="minorHAnsi"/>
                <w:i/>
                <w:sz w:val="24"/>
                <w:szCs w:val="24"/>
              </w:rPr>
              <w:t>Czerwona książeczka,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neokolonializm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powstania Chińskiej Republiki Ludowej (1949</w:t>
            </w:r>
            <w:r w:rsidR="00C77AB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przyczyny i skutki wojny domowej w Chinach po II wojnie światowej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opisuje komunistyczne reżimy w Chinach </w:t>
            </w:r>
            <w:r w:rsidRPr="00083991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i Korei Północnej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, szczególnie uwzględniając stosunek władzy do jednostki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skutki polityki gospodarczej i kulturalnej Mao Zedonga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83991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lastRenderedPageBreak/>
              <w:t>– przedstawia rywalizację USA i ZSRS podczas wojny w Korei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proces dekolonizacji Indochin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podaje przyczyny konfliktu indyjsko-pakistańskiego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charakteryzuje konflikty zbrojne w Afryce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najważniejsze skutki polityczne i gospodarcze procesu dekolonizacji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rolę Mahatmy Gandhiego w procesie dekolonizacji Indii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30743E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4. Konflikt na Bliskim Wschodzie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 państwa Izrael</w:t>
            </w:r>
          </w:p>
          <w:p w:rsidR="00B06BC3" w:rsidRPr="000F6794" w:rsidRDefault="00B06BC3" w:rsidP="00B06BC3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Rewolucja islamska w</w:t>
            </w:r>
            <w:r w:rsidR="00F64155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Iranie</w:t>
            </w:r>
          </w:p>
          <w:p w:rsidR="00B06BC3" w:rsidRPr="000F6794" w:rsidRDefault="00B06BC3" w:rsidP="00B06BC3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 wojna w Zatoce Perskiej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XXXV.</w:t>
            </w:r>
            <w:r w:rsidR="009F58DF">
              <w:rPr>
                <w:rFonts w:asciiTheme="minorHAnsi" w:hAnsiTheme="minorHAnsi" w:cstheme="minorHAnsi"/>
                <w:color w:val="000000"/>
              </w:rPr>
              <w:t>7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083991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Bliski </w:t>
            </w:r>
            <w:r w:rsidRPr="00AC6FFF">
              <w:rPr>
                <w:rFonts w:asciiTheme="minorHAnsi" w:hAnsiTheme="minorHAnsi" w:cstheme="minorHAnsi"/>
                <w:sz w:val="24"/>
                <w:szCs w:val="24"/>
              </w:rPr>
              <w:t>Wschód, syjonizm,</w:t>
            </w:r>
            <w:r w:rsidR="00AC6FFF" w:rsidRPr="00AC6F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C6FFF" w:rsidRPr="00AC6FFF">
              <w:rPr>
                <w:rFonts w:cstheme="minorHAnsi"/>
                <w:sz w:val="24"/>
                <w:szCs w:val="24"/>
              </w:rPr>
              <w:t>konflikt żydowsko-</w:t>
            </w:r>
            <w:r w:rsidR="00AC6FFF" w:rsidRPr="00AC6FFF">
              <w:rPr>
                <w:rFonts w:cstheme="minorHAnsi"/>
                <w:sz w:val="24"/>
                <w:szCs w:val="24"/>
              </w:rPr>
              <w:br/>
              <w:t>-palestyński</w:t>
            </w:r>
          </w:p>
          <w:p w:rsidR="00F64155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powstania Izraela (1948),</w:t>
            </w:r>
            <w:r w:rsidR="000A0E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rewolucji islamskiej w Iranie (1979),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0A0E4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wojny w</w:t>
            </w:r>
            <w:r w:rsidR="00F64155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Zatoce Perskiej (1990)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Dawida Ben Guriona, Ruhollaha Chome</w:t>
            </w:r>
            <w:r w:rsidR="00F64155">
              <w:rPr>
                <w:rFonts w:asciiTheme="minorHAnsi" w:hAnsiTheme="minorHAnsi" w:cstheme="minorHAnsi"/>
                <w:sz w:val="24"/>
                <w:szCs w:val="24"/>
              </w:rPr>
              <w:t>j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niego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okoliczności, w jakich powstało państwo Izrael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wymienia przyczyny </w:t>
            </w:r>
            <w:r w:rsidR="00AC6FFF">
              <w:rPr>
                <w:rFonts w:asciiTheme="minorHAnsi" w:hAnsiTheme="minorHAnsi" w:cstheme="minorHAnsi"/>
                <w:sz w:val="24"/>
                <w:szCs w:val="24"/>
              </w:rPr>
              <w:t>konfliktu izraelsko-arabskiego</w:t>
            </w:r>
          </w:p>
        </w:tc>
        <w:tc>
          <w:tcPr>
            <w:tcW w:w="4394" w:type="dxa"/>
          </w:tcPr>
          <w:p w:rsidR="00B06BC3" w:rsidRPr="000F6794" w:rsidRDefault="00083991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– wyjaśnia znaczenie terminu</w:t>
            </w:r>
            <w:r w:rsidR="00B06B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06BC3" w:rsidRPr="000F6794">
              <w:rPr>
                <w:rFonts w:asciiTheme="minorHAnsi" w:hAnsiTheme="minorHAnsi" w:cstheme="minorHAnsi"/>
                <w:sz w:val="24"/>
                <w:szCs w:val="24"/>
              </w:rPr>
              <w:t>operacja „Pustynna burza”</w:t>
            </w:r>
          </w:p>
          <w:p w:rsidR="00B06BC3" w:rsidRPr="000F6794" w:rsidRDefault="00083991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– zna datę</w:t>
            </w:r>
            <w:r w:rsidR="00B06BC3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wojny o nie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podległość Izraela (1948–1949)</w:t>
            </w:r>
          </w:p>
          <w:p w:rsidR="00B06BC3" w:rsidRPr="000F6794" w:rsidRDefault="00083991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– identyfikuje postać</w:t>
            </w:r>
            <w:r w:rsidR="00B06B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06BC3" w:rsidRPr="000F6794">
              <w:rPr>
                <w:rFonts w:asciiTheme="minorHAnsi" w:hAnsiTheme="minorHAnsi" w:cstheme="minorHAnsi"/>
                <w:sz w:val="24"/>
                <w:szCs w:val="24"/>
              </w:rPr>
              <w:t>Saddama Husajna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proces powstawania państwa Izrael i jego funkcjonowanie w pierwszych latach niepodległości</w:t>
            </w:r>
          </w:p>
          <w:p w:rsidR="002038DE" w:rsidRPr="000F6794" w:rsidRDefault="002038DE" w:rsidP="002038D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konflikt w rejonie Zatoki Perskiej</w:t>
            </w:r>
          </w:p>
          <w:p w:rsidR="00B06BC3" w:rsidRPr="000F6794" w:rsidRDefault="00B06BC3" w:rsidP="000839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przyczyny i skutk</w:t>
            </w:r>
            <w:r w:rsidR="00083991">
              <w:rPr>
                <w:rFonts w:asciiTheme="minorHAnsi" w:hAnsiTheme="minorHAnsi" w:cstheme="minorHAnsi"/>
                <w:sz w:val="24"/>
                <w:szCs w:val="24"/>
              </w:rPr>
              <w:t>i rewolucji islamskiej w Iranie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30743E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5. Zimna wojna i</w:t>
            </w:r>
            <w:r w:rsidR="003B0240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wyścig zbrojeń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Rywalizacja Wschód–Zachód</w:t>
            </w:r>
          </w:p>
          <w:p w:rsidR="00B06BC3" w:rsidRPr="00AC6FFF" w:rsidRDefault="00B06BC3" w:rsidP="00B06BC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</w:pPr>
            <w:r w:rsidRPr="00AC6FFF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Kryzys kubański</w:t>
            </w:r>
          </w:p>
          <w:p w:rsidR="00B06BC3" w:rsidRPr="00C5040F" w:rsidRDefault="00B06BC3" w:rsidP="00B06BC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</w:pPr>
            <w:r w:rsidRPr="00C5040F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Wojna w Wietnamie</w:t>
            </w:r>
          </w:p>
          <w:p w:rsidR="00B06BC3" w:rsidRPr="000F6794" w:rsidRDefault="00B06BC3" w:rsidP="00B06BC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Rywalizacja w</w:t>
            </w:r>
            <w:r w:rsidR="00417380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kosmosie</w:t>
            </w:r>
          </w:p>
          <w:p w:rsidR="00B06BC3" w:rsidRPr="000F6794" w:rsidRDefault="00B06BC3" w:rsidP="00B06BC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Praska </w:t>
            </w:r>
            <w:r w:rsidR="005C7468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iosna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1968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XXXV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>.</w:t>
            </w:r>
            <w:r>
              <w:rPr>
                <w:rFonts w:asciiTheme="minorHAnsi" w:hAnsiTheme="minorHAnsi" w:cstheme="minorHAnsi"/>
                <w:color w:val="000000"/>
              </w:rPr>
              <w:t>4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Pr="000F6794" w:rsidRDefault="00B06BC3" w:rsidP="009F58D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XXXV.</w:t>
            </w:r>
            <w:r w:rsidR="009F58DF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wyścig zbrojeń, </w:t>
            </w:r>
            <w:r w:rsidRPr="00AC6FFF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kryzys kubański,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raska 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iosna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wysłania pierwszego człowieka w kosmos (1961), </w:t>
            </w:r>
            <w:r w:rsidRPr="00AC6FFF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ogłoszenia blokady morskiej Kuby (1962),</w:t>
            </w:r>
            <w:r w:rsidR="000E18F5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8F5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raskiej </w:t>
            </w:r>
            <w:r w:rsidR="00FC4A9A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iosny (1968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identyfikuje postacie: Nikity Chruszczowa, </w:t>
            </w:r>
            <w:r w:rsidRPr="00AC6FFF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Fidela Castro,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Johna F. Kennedy’ego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wyjaśnia, na czym polegała rywalizacja </w:t>
            </w:r>
            <w:r w:rsidR="00C86615">
              <w:rPr>
                <w:rFonts w:asciiTheme="minorHAnsi" w:hAnsiTheme="minorHAnsi" w:cstheme="minorHAnsi"/>
                <w:sz w:val="24"/>
                <w:szCs w:val="24"/>
              </w:rPr>
              <w:t xml:space="preserve">(zimna wojna)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między USA i ZSRS w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dziedzinach wojskowości i podboju kosmosu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AC6FFF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– przedstawia przyczyny i skutki konfliktu kubańskiego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przyczyny i skutki 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raskiej 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iosny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okoliczności interwencji sił Układu Warszawskiego w Czechosłowacji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zna daty: umieszczenia pierwszego sztucznego satelity w kosmosie (19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7), lądowania na Księżycu (1969)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Dwighta Eisenhowera, Jurija Gagarina, Neila Armstronga, Aleksandra Dubčeka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omawia główne założenia polityki zagranicznej ZSRS i USA w latach 60. i 70. XX w.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C5040F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– przedstawia przyczyny i skutki amerykańskiej interwencji w Wietnamie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5040F"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  <w:t>– omawia wpływy ZSRS na świecie i ocenia ich polityczne konsekwencje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30743E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6. Droga ku wspólnej Europie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Demokratyzacja Europy Zachodniej</w:t>
            </w:r>
          </w:p>
          <w:p w:rsidR="00B06BC3" w:rsidRPr="000F6794" w:rsidRDefault="00B06BC3" w:rsidP="00B06BC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Upadek europejskich dyktatur</w:t>
            </w:r>
          </w:p>
          <w:p w:rsidR="00B06BC3" w:rsidRPr="000F6794" w:rsidRDefault="00B06BC3" w:rsidP="00B06BC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Początek integracji europejskiej</w:t>
            </w:r>
          </w:p>
          <w:p w:rsidR="00B06BC3" w:rsidRDefault="00B06BC3" w:rsidP="00B06BC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Powstanie EWG i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Euratomu</w:t>
            </w:r>
          </w:p>
          <w:p w:rsidR="00B06BC3" w:rsidRPr="000F6794" w:rsidRDefault="00B06BC3" w:rsidP="00B06BC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Powstanie Unii Europejskiej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XXXV.10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traktaty rzymskie, Europejska Wspólnota Węgla i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Stali (EWWiS), Europejska Wspólnota Gospodarcza (EWG),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Euratom,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układ z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Schengen, traktat z Maastricht, Unia Europejska, euro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powstania EWWiS (1952), podpisania traktatów rzymskich (1957), powstania Unii Europejskiej </w:t>
            </w:r>
            <w:r w:rsidR="00875D60">
              <w:rPr>
                <w:rFonts w:asciiTheme="minorHAnsi" w:hAnsiTheme="minorHAnsi" w:cstheme="minorHAnsi"/>
                <w:sz w:val="24"/>
                <w:szCs w:val="24"/>
              </w:rPr>
              <w:t xml:space="preserve">w wyniku zawarcia traktatu z Maastricht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(199</w:t>
            </w:r>
            <w:r w:rsidR="009A00F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ć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Roberta Schumana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na mapie państwa założycielskie EWG oraz państwa należące do UE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zjawiska, które wpłynęły na umocnienie się demokracji w Europie Zachodniej po II wojnie światowej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podaje przyczyny integracji europejskiej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etapy tworzenia Unii Europejskiej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plan Schumana, </w:t>
            </w:r>
            <w:r w:rsidR="00AA7A12" w:rsidRPr="000F6794">
              <w:rPr>
                <w:rFonts w:asciiTheme="minorHAnsi" w:hAnsiTheme="minorHAnsi" w:cstheme="minorHAnsi"/>
                <w:sz w:val="24"/>
                <w:szCs w:val="24"/>
              </w:rPr>
              <w:t>Komisja Europejska, Parlament Europejski,</w:t>
            </w:r>
            <w:r w:rsidR="00AA7A1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Rada Europejska</w:t>
            </w:r>
            <w:r w:rsidR="009F1DA5">
              <w:rPr>
                <w:rFonts w:asciiTheme="minorHAnsi" w:hAnsiTheme="minorHAnsi" w:cstheme="minorHAnsi"/>
                <w:sz w:val="24"/>
                <w:szCs w:val="24"/>
              </w:rPr>
              <w:t>, Benelu</w:t>
            </w:r>
            <w:r w:rsidR="00E121B4">
              <w:rPr>
                <w:rFonts w:asciiTheme="minorHAnsi" w:hAnsiTheme="minorHAnsi" w:cstheme="minorHAnsi"/>
                <w:sz w:val="24"/>
                <w:szCs w:val="24"/>
              </w:rPr>
              <w:t>ks</w:t>
            </w:r>
            <w:r w:rsidR="008F08A0">
              <w:rPr>
                <w:rFonts w:asciiTheme="minorHAnsi" w:hAnsiTheme="minorHAnsi" w:cstheme="minorHAnsi"/>
                <w:sz w:val="24"/>
                <w:szCs w:val="24"/>
              </w:rPr>
              <w:t>, unia celna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ogłoszenia planu Schumana (1950), podpisania układu w Schengen (1985)</w:t>
            </w:r>
          </w:p>
          <w:p w:rsidR="008F08A0" w:rsidRPr="000F6794" w:rsidRDefault="008F08A0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Konrada Adenauera, Alcida </w:t>
            </w:r>
            <w:r w:rsidR="00150AAB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e Gasperiego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na mapie etapy rozszerzania EWG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w jaki sposób doszło do demokratycznych przemian w krajach Europy Zachodniej i Południowej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wpływ integracji europejskiej na rozwój gospodarczy i demokratyzację państw Europy Zachodniej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gospodarcze i polityczne skutki integracji europejskiej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30743E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7. Przemiany społeczne i</w:t>
            </w:r>
            <w:r w:rsidR="00EB488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kulturowe</w:t>
            </w:r>
            <w:r w:rsidR="00EB488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w drugiej połowie XX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w.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Rewolucja obyczajowa</w:t>
            </w:r>
          </w:p>
          <w:p w:rsidR="00B06BC3" w:rsidRPr="000F6794" w:rsidRDefault="00B06BC3" w:rsidP="00B06BC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Ruchy kontestatorskie</w:t>
            </w:r>
          </w:p>
          <w:p w:rsidR="00B06BC3" w:rsidRPr="000F6794" w:rsidRDefault="00B06BC3" w:rsidP="00B06BC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Bunty studenckie</w:t>
            </w:r>
          </w:p>
          <w:p w:rsidR="00B06BC3" w:rsidRPr="000F6794" w:rsidRDefault="00B06BC3" w:rsidP="00B06BC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Prawa kobiet</w:t>
            </w:r>
          </w:p>
          <w:p w:rsidR="00B06BC3" w:rsidRPr="000F6794" w:rsidRDefault="00B06BC3" w:rsidP="00B06BC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Terroryzm polityczny</w:t>
            </w:r>
          </w:p>
          <w:p w:rsidR="00B06BC3" w:rsidRPr="000F6794" w:rsidRDefault="00B06BC3" w:rsidP="00B06BC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Walka z segregacją rasową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 USA</w:t>
            </w:r>
          </w:p>
          <w:p w:rsidR="00B06BC3" w:rsidRPr="000F6794" w:rsidRDefault="00B06BC3" w:rsidP="00B06BC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Sobór </w:t>
            </w:r>
            <w:r w:rsidR="00EB488F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atykański II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XXXV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>.1</w:t>
            </w:r>
            <w:r>
              <w:rPr>
                <w:rFonts w:asciiTheme="minorHAnsi" w:hAnsiTheme="minorHAnsi" w:cstheme="minorHAnsi"/>
                <w:color w:val="000000"/>
              </w:rPr>
              <w:t>1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rewolucja obyczajowa, ruch kontestatorski, hipisi, pacyfizm, feminizm, segregacja rasowa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zna daty: obrad </w:t>
            </w:r>
            <w:r w:rsidR="00EB488F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oboru </w:t>
            </w:r>
            <w:r w:rsidR="00EB488F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atykańskiego II (1962–1965)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Martina Luthera Kinga, Jana XXIII, Pawła VI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przyczyny przemian społecznych i kulturowych w drugiej połowie XX w.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cechy charakterystyczne rewolucji obyczajowej i jej skutki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hasła ruchów kontestatorskich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cele buntów studenckich w</w:t>
            </w:r>
            <w:r w:rsidR="0052266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krajach zachodnich w latach 60.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na czym polegała walka z</w:t>
            </w:r>
            <w:r w:rsidR="0052266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segregacją rasową w USA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wymienia skutki obrad </w:t>
            </w:r>
            <w:r w:rsidR="0052266E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oboru </w:t>
            </w:r>
            <w:r w:rsidR="0052266E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atykańskiego II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kontrkultura, </w:t>
            </w:r>
            <w:r w:rsidR="00C60C5E">
              <w:rPr>
                <w:rFonts w:asciiTheme="minorHAnsi" w:hAnsiTheme="minorHAnsi" w:cstheme="minorHAnsi"/>
                <w:sz w:val="24"/>
                <w:szCs w:val="24"/>
              </w:rPr>
              <w:t>laicyz</w:t>
            </w:r>
            <w:r w:rsidR="00211FE8">
              <w:rPr>
                <w:rFonts w:asciiTheme="minorHAnsi" w:hAnsiTheme="minorHAnsi" w:cstheme="minorHAnsi"/>
                <w:sz w:val="24"/>
                <w:szCs w:val="24"/>
              </w:rPr>
              <w:t xml:space="preserve">acja,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Greenpeace, Woodstock, terroryzm polityczny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EB488F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buntów studenckich we Francji (1968)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przykłady zespołów rockowych, które miały wpływ na kształtowanie się kultury młodzieżowej lat 60. i 70.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cechy charakterystyczne ruchów kontestatorskich i pacyfistycznych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prezentuje poglądy ruchów </w:t>
            </w:r>
            <w:r w:rsidR="00EB488F" w:rsidRPr="00EB488F">
              <w:rPr>
                <w:rFonts w:asciiTheme="minorHAnsi" w:hAnsiTheme="minorHAnsi" w:cstheme="minorHAnsi"/>
                <w:sz w:val="24"/>
                <w:szCs w:val="24"/>
              </w:rPr>
              <w:t>walczący</w:t>
            </w:r>
            <w:r w:rsidR="00EB488F">
              <w:rPr>
                <w:rFonts w:asciiTheme="minorHAnsi" w:hAnsiTheme="minorHAnsi" w:cstheme="minorHAnsi"/>
                <w:sz w:val="24"/>
                <w:szCs w:val="24"/>
              </w:rPr>
              <w:t>ch</w:t>
            </w:r>
            <w:r w:rsidR="00EB488F" w:rsidRPr="00EB488F">
              <w:rPr>
                <w:rFonts w:asciiTheme="minorHAnsi" w:hAnsiTheme="minorHAnsi" w:cstheme="minorHAnsi"/>
                <w:sz w:val="24"/>
                <w:szCs w:val="24"/>
              </w:rPr>
              <w:t xml:space="preserve"> o</w:t>
            </w:r>
            <w:r w:rsidR="00EB488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FA49CB">
              <w:rPr>
                <w:rFonts w:asciiTheme="minorHAnsi" w:hAnsiTheme="minorHAnsi" w:cstheme="minorHAnsi"/>
                <w:sz w:val="24"/>
                <w:szCs w:val="24"/>
              </w:rPr>
              <w:t>praw</w:t>
            </w:r>
            <w:r w:rsidR="003662AC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FA49CB">
              <w:rPr>
                <w:rFonts w:asciiTheme="minorHAnsi" w:hAnsiTheme="minorHAnsi" w:cstheme="minorHAnsi"/>
                <w:sz w:val="24"/>
                <w:szCs w:val="24"/>
              </w:rPr>
              <w:t xml:space="preserve"> kobiet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 XX w.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przyczyny, przejawy i skutki buntów studenckich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walkę o równouprawnienie</w:t>
            </w:r>
            <w:r w:rsidR="00B54BAE">
              <w:rPr>
                <w:rFonts w:asciiTheme="minorHAnsi" w:hAnsiTheme="minorHAnsi" w:cstheme="minorHAnsi"/>
                <w:sz w:val="24"/>
                <w:szCs w:val="24"/>
              </w:rPr>
              <w:t xml:space="preserve"> rasowe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bookmarkStart w:id="1" w:name="_Hlk76119397"/>
            <w:r w:rsidR="003662AC">
              <w:rPr>
                <w:rFonts w:asciiTheme="minorHAnsi" w:hAnsiTheme="minorHAnsi" w:cstheme="minorHAnsi"/>
                <w:sz w:val="24"/>
                <w:szCs w:val="24"/>
              </w:rPr>
              <w:t xml:space="preserve">wymienia </w:t>
            </w:r>
            <w:bookmarkEnd w:id="1"/>
            <w:r w:rsidR="00002A1B">
              <w:rPr>
                <w:rFonts w:asciiTheme="minorHAnsi" w:hAnsiTheme="minorHAnsi" w:cstheme="minorHAnsi"/>
                <w:sz w:val="24"/>
                <w:szCs w:val="24"/>
              </w:rPr>
              <w:t xml:space="preserve">przejawy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terroryzmu politycznego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skutki społeczne, kulturalne i</w:t>
            </w:r>
            <w:r w:rsidR="003662A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polityczne przemian obyczajowych lat 60. XX w.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ocenia znaczenie reform </w:t>
            </w:r>
            <w:r w:rsidR="006A3DC7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oboru </w:t>
            </w:r>
            <w:r w:rsidR="006A3DC7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atykańskiego II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30743E">
        <w:tc>
          <w:tcPr>
            <w:tcW w:w="14771" w:type="dxa"/>
            <w:gridSpan w:val="5"/>
          </w:tcPr>
          <w:p w:rsidR="00B06BC3" w:rsidRPr="000B1F0D" w:rsidRDefault="00B06BC3" w:rsidP="00B06BC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t>POWTÓRZENIE WIADOMOŚCI I SPRAWDZIAN Z ROZDZIAŁU III</w:t>
            </w:r>
          </w:p>
        </w:tc>
        <w:tc>
          <w:tcPr>
            <w:tcW w:w="887" w:type="dxa"/>
            <w:gridSpan w:val="2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2</w:t>
            </w:r>
          </w:p>
        </w:tc>
      </w:tr>
      <w:tr w:rsidR="00B06BC3" w:rsidRPr="000F6794" w:rsidTr="00692605">
        <w:tc>
          <w:tcPr>
            <w:tcW w:w="15658" w:type="dxa"/>
            <w:gridSpan w:val="7"/>
          </w:tcPr>
          <w:p w:rsidR="00B06BC3" w:rsidRPr="000B1F0D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t>ROZDZIAŁ IV: POLSKA PO II WOJNIE ŚWIATOWEJ</w:t>
            </w:r>
          </w:p>
        </w:tc>
      </w:tr>
      <w:tr w:rsidR="00B06BC3" w:rsidRPr="000F6794" w:rsidTr="008C303A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1. Początki władzy komunistów w Polsce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Nowa Polska</w:t>
            </w:r>
          </w:p>
          <w:p w:rsidR="00B06BC3" w:rsidRPr="000F6794" w:rsidRDefault="00B06BC3" w:rsidP="00B06BC3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Polacy wobec komunistów</w:t>
            </w:r>
          </w:p>
          <w:p w:rsidR="00B06BC3" w:rsidRPr="000F6794" w:rsidRDefault="00B06BC3" w:rsidP="00B06BC3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Referendum ludowe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w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1946 r.</w:t>
            </w:r>
          </w:p>
          <w:p w:rsidR="00B06BC3" w:rsidRDefault="00B06BC3" w:rsidP="00B06BC3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Sfałszowane wybory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1947 r.</w:t>
            </w:r>
          </w:p>
          <w:p w:rsidR="00B06BC3" w:rsidRPr="000F6794" w:rsidRDefault="00B06BC3" w:rsidP="00B06BC3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Podziemie antykomunistyczne</w:t>
            </w:r>
          </w:p>
          <w:p w:rsidR="00B06BC3" w:rsidRPr="00055ACF" w:rsidRDefault="00B06BC3" w:rsidP="00B06BC3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Przemiany gospodarcze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XXXII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.5 </w:t>
            </w:r>
          </w:p>
          <w:p w:rsidR="00B06BC3" w:rsidRDefault="009F58DF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XXXVI</w:t>
            </w:r>
            <w:r w:rsidR="00B06BC3"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.1 </w:t>
            </w:r>
          </w:p>
          <w:p w:rsidR="00B06BC3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XXXVI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>.2</w:t>
            </w:r>
          </w:p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6A3DC7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 znaczenie terminów: Ziemie Odzyskane, </w:t>
            </w:r>
            <w:r w:rsidR="00722A7C">
              <w:rPr>
                <w:rFonts w:asciiTheme="minorHAnsi" w:hAnsiTheme="minorHAnsi" w:cstheme="minorHAnsi"/>
                <w:sz w:val="24"/>
                <w:szCs w:val="24"/>
              </w:rPr>
              <w:t>przesiedlenia ludności,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akcja „Wisła”, </w:t>
            </w:r>
            <w:r w:rsidR="00A94A90">
              <w:rPr>
                <w:rFonts w:asciiTheme="minorHAnsi" w:hAnsiTheme="minorHAnsi" w:cstheme="minorHAnsi"/>
                <w:sz w:val="24"/>
                <w:szCs w:val="24"/>
              </w:rPr>
              <w:t xml:space="preserve">Polska Partia Robotnicza,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Polskie Stronnictwo Ludowe (PSL), referendum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ludowe,</w:t>
            </w:r>
            <w:r w:rsidR="004973C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demokracja ludowa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31357">
              <w:rPr>
                <w:rFonts w:asciiTheme="minorHAnsi" w:hAnsiTheme="minorHAnsi" w:cstheme="minorHAnsi"/>
                <w:sz w:val="24"/>
                <w:szCs w:val="24"/>
              </w:rPr>
              <w:t xml:space="preserve">żołnierze niezłomni (wyklęci),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reforma rolna, nacjonalizacja przemysłu</w:t>
            </w:r>
          </w:p>
          <w:p w:rsidR="00B06BC3" w:rsidRDefault="00B06BC3" w:rsidP="008C303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referendum ludowego (1946), pierwszych powojennych wyborów parlamentarnych (1947)</w:t>
            </w:r>
          </w:p>
          <w:p w:rsidR="00B06BC3" w:rsidRPr="000F6794" w:rsidRDefault="00691341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FF7EC8">
              <w:rPr>
                <w:rFonts w:asciiTheme="minorHAnsi" w:hAnsiTheme="minorHAnsi" w:cstheme="minorHAnsi"/>
                <w:sz w:val="24"/>
                <w:szCs w:val="24"/>
              </w:rPr>
              <w:t xml:space="preserve"> identyfikuje postaci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FF7EC8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="003B7DB4" w:rsidRPr="000F6794">
              <w:rPr>
                <w:rFonts w:asciiTheme="minorHAnsi" w:hAnsiTheme="minorHAnsi" w:cstheme="minorHAnsi"/>
                <w:sz w:val="24"/>
                <w:szCs w:val="24"/>
              </w:rPr>
              <w:t>Stanisława Mikołajczyka</w:t>
            </w:r>
            <w:r w:rsidR="003B7DB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FF7EC8">
              <w:rPr>
                <w:rFonts w:asciiTheme="minorHAnsi" w:hAnsiTheme="minorHAnsi" w:cstheme="minorHAnsi"/>
                <w:sz w:val="24"/>
                <w:szCs w:val="24"/>
              </w:rPr>
              <w:t>Witolda Pileckiego, Danuty Siedzikówny „Ink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FF7EC8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na mapie granice Polski po II</w:t>
            </w:r>
            <w:r w:rsidR="006A3DC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wojnie światowej, kierunki powojennych przesiedleń ludności na ziemiach polskich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przyczyny i skutki migracji ludności na ziemiach polskich po II wojnie światowej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etapy przejmowania władzy w Polsce przez komunistów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metody, dzięki którym komuniści zdobyli władzę w Polsce</w:t>
            </w:r>
          </w:p>
          <w:p w:rsidR="00B06BC3" w:rsidRPr="000F6794" w:rsidRDefault="007C3E7F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B06BC3">
              <w:rPr>
                <w:rFonts w:asciiTheme="minorHAnsi" w:hAnsiTheme="minorHAnsi" w:cstheme="minorHAnsi"/>
                <w:sz w:val="24"/>
                <w:szCs w:val="24"/>
              </w:rPr>
              <w:t xml:space="preserve"> przytacza metody terroru </w:t>
            </w:r>
            <w:r w:rsidR="0018790B">
              <w:rPr>
                <w:rFonts w:asciiTheme="minorHAnsi" w:hAnsiTheme="minorHAnsi" w:cstheme="minorHAnsi"/>
                <w:sz w:val="24"/>
                <w:szCs w:val="24"/>
              </w:rPr>
              <w:t>stosowane</w:t>
            </w:r>
            <w:r w:rsidR="00B06BC3">
              <w:rPr>
                <w:rFonts w:asciiTheme="minorHAnsi" w:hAnsiTheme="minorHAnsi" w:cstheme="minorHAnsi"/>
                <w:sz w:val="24"/>
                <w:szCs w:val="24"/>
              </w:rPr>
              <w:t xml:space="preserve"> przez komunistów</w:t>
            </w:r>
          </w:p>
        </w:tc>
        <w:tc>
          <w:tcPr>
            <w:tcW w:w="4394" w:type="dxa"/>
          </w:tcPr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wyjaśnia znaczenie terminów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Urząd Bezpieczeństwa (UB), cenzura prewencyjna</w:t>
            </w:r>
            <w:r w:rsidR="00344DDB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344DDB" w:rsidRPr="00031357">
              <w:rPr>
                <w:rFonts w:asciiTheme="minorHAnsi" w:hAnsiTheme="minorHAnsi" w:cstheme="minorHAnsi"/>
                <w:sz w:val="24"/>
                <w:szCs w:val="24"/>
              </w:rPr>
              <w:t>Zrzeszenie „Wolność i</w:t>
            </w:r>
            <w:r w:rsidR="006A3DC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344DDB" w:rsidRPr="00031357">
              <w:rPr>
                <w:rFonts w:asciiTheme="minorHAnsi" w:hAnsiTheme="minorHAnsi" w:cstheme="minorHAnsi"/>
                <w:sz w:val="24"/>
                <w:szCs w:val="24"/>
              </w:rPr>
              <w:t>Niezawisłość” (WiN)</w:t>
            </w:r>
            <w:r w:rsidR="00344DDB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344DDB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bitwa o handel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charakteryzuje międzynarodowe uwarunkowania ukształtowania polskiej granicy państwowej po II wojnie światowej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przedstawia okoliczności i skutki przeprowadzenia referendum ludowego</w:t>
            </w:r>
          </w:p>
          <w:p w:rsidR="00691341" w:rsidRDefault="0003774B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691341">
              <w:rPr>
                <w:rFonts w:asciiTheme="minorHAnsi" w:hAnsiTheme="minorHAnsi" w:cstheme="minorHAnsi"/>
                <w:sz w:val="24"/>
                <w:szCs w:val="24"/>
              </w:rPr>
              <w:t xml:space="preserve"> identyfikuje posta</w:t>
            </w:r>
            <w:r w:rsidR="002164A8">
              <w:rPr>
                <w:rFonts w:asciiTheme="minorHAnsi" w:hAnsiTheme="minorHAnsi" w:cstheme="minorHAnsi"/>
                <w:sz w:val="24"/>
                <w:szCs w:val="24"/>
              </w:rPr>
              <w:t>ć</w:t>
            </w:r>
            <w:r w:rsidR="00691341">
              <w:rPr>
                <w:rFonts w:asciiTheme="minorHAnsi" w:hAnsiTheme="minorHAnsi" w:cstheme="minorHAnsi"/>
                <w:sz w:val="24"/>
                <w:szCs w:val="24"/>
              </w:rPr>
              <w:t xml:space="preserve"> Józefa Franczaka „Lalu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sia</w:t>
            </w:r>
            <w:r w:rsidR="00691341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</w:p>
          <w:p w:rsidR="00B06BC3" w:rsidRPr="00FC0DB0" w:rsidRDefault="000A27E7" w:rsidP="00B06B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B06BC3" w:rsidRPr="00FC0DB0">
              <w:rPr>
                <w:sz w:val="24"/>
                <w:szCs w:val="24"/>
              </w:rPr>
              <w:t xml:space="preserve"> przedstawia realia funkcjonowania podziemia niepodległościowego</w:t>
            </w:r>
          </w:p>
          <w:p w:rsidR="00B06BC3" w:rsidRPr="000F6794" w:rsidRDefault="00E07BFE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B06BC3">
              <w:rPr>
                <w:rFonts w:asciiTheme="minorHAnsi" w:hAnsiTheme="minorHAnsi" w:cstheme="minorHAnsi"/>
                <w:sz w:val="24"/>
                <w:szCs w:val="24"/>
              </w:rPr>
              <w:t xml:space="preserve"> ocenia postawę żołnierzy wyklętych</w:t>
            </w:r>
          </w:p>
          <w:p w:rsidR="002164A8" w:rsidRDefault="002164A8" w:rsidP="002164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ocenia postawy Polaków wobec nowego reżimu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podaje przejawy zależności Polski od ZSRS</w:t>
            </w:r>
            <w:r w:rsidR="00203B2B">
              <w:rPr>
                <w:rFonts w:asciiTheme="minorHAnsi" w:hAnsiTheme="minorHAnsi" w:cstheme="minorHAnsi"/>
                <w:sz w:val="24"/>
                <w:szCs w:val="24"/>
              </w:rPr>
              <w:t xml:space="preserve"> po wojnie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przebieg odbudowy Warszawy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określa społeczne i polityczne konsekwencje wprowadzenia dekretów o</w:t>
            </w:r>
            <w:r w:rsidR="00203B2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reformie rolnej oraz nacjonalizacji przemysłu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8C303A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TSW – Jak Polacy zasiedlali Ziemie Odzyskane?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Przejmowanie kontroli</w:t>
            </w:r>
          </w:p>
          <w:p w:rsidR="00B06BC3" w:rsidRPr="000F6794" w:rsidRDefault="00B06BC3" w:rsidP="00B06BC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Napływ osadników</w:t>
            </w:r>
          </w:p>
          <w:p w:rsidR="00B06BC3" w:rsidRPr="000F6794" w:rsidRDefault="00B06BC3" w:rsidP="00B06BC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Zagospodarowywanie Ziem Odzyskanych</w:t>
            </w:r>
          </w:p>
          <w:p w:rsidR="00B06BC3" w:rsidRPr="000F6794" w:rsidRDefault="00B06BC3" w:rsidP="00B06BC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i/>
                <w:sz w:val="24"/>
                <w:szCs w:val="24"/>
              </w:rPr>
              <w:t>Sami swoi</w:t>
            </w: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XXXVI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.1 </w:t>
            </w:r>
          </w:p>
          <w:p w:rsidR="00B06BC3" w:rsidRDefault="009F58DF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XXXVII</w:t>
            </w:r>
            <w:r w:rsidR="00B06BC3"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.1 </w:t>
            </w:r>
          </w:p>
          <w:p w:rsidR="00B06BC3" w:rsidRPr="000F6794" w:rsidRDefault="00B06BC3" w:rsidP="00B06BC3">
            <w:pPr>
              <w:pStyle w:val="Pa21"/>
              <w:jc w:val="center"/>
              <w:rPr>
                <w:rFonts w:asciiTheme="minorHAnsi" w:eastAsia="DejaVu Sans" w:hAnsiTheme="minorHAnsi" w:cstheme="minorHAnsi"/>
                <w:lang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Ziemie Odzyskane, szabrownictwo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początku napływu osadników na Ziemie Odzyskane (1945), akcji „Wisła” (1947)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proces przejmowania kontroli nad Ziemiami Odzyskanymi przez Polaków 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przyczyny napływu osadników na Ziemie Odzyskane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wymienia, skąd pochodzili osadnicy, którzy znaleźli się na Ziemiach Odzyskanych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postawy Polaków, którzy znaleźli się na Ziemiach Odzyskanych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wyjaśnia, </w:t>
            </w:r>
            <w:r w:rsidR="00483992">
              <w:rPr>
                <w:rFonts w:asciiTheme="minorHAnsi" w:hAnsiTheme="minorHAnsi" w:cstheme="minorHAnsi"/>
                <w:sz w:val="24"/>
                <w:szCs w:val="24"/>
              </w:rPr>
              <w:t xml:space="preserve">jak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propaganda komunistyczna propagowała ideę Ziem Odzyskanych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jak władze polskie traktowały Niemców zamieszkujących Ziemie Odzyskane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rolę Kościoła katolickiego w</w:t>
            </w:r>
            <w:r w:rsidR="00C51812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integracji Ziem Odzyskanych z Polską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wymienia przykłady </w:t>
            </w:r>
            <w:r w:rsidR="003E3FE2" w:rsidRPr="000F6794">
              <w:rPr>
                <w:rFonts w:asciiTheme="minorHAnsi" w:hAnsiTheme="minorHAnsi" w:cstheme="minorHAnsi"/>
                <w:sz w:val="24"/>
                <w:szCs w:val="24"/>
              </w:rPr>
              <w:t>film</w:t>
            </w:r>
            <w:r w:rsidR="003E3FE2">
              <w:rPr>
                <w:rFonts w:asciiTheme="minorHAnsi" w:hAnsiTheme="minorHAnsi" w:cstheme="minorHAnsi"/>
                <w:sz w:val="24"/>
                <w:szCs w:val="24"/>
              </w:rPr>
              <w:t xml:space="preserve">ów o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los</w:t>
            </w:r>
            <w:r w:rsidR="003E3FE2">
              <w:rPr>
                <w:rFonts w:asciiTheme="minorHAnsi" w:hAnsiTheme="minorHAnsi" w:cstheme="minorHAnsi"/>
                <w:sz w:val="24"/>
                <w:szCs w:val="24"/>
              </w:rPr>
              <w:t>ach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Ziem Odzyskanych i ich </w:t>
            </w:r>
            <w:r w:rsidR="003E3FE2" w:rsidRPr="000F6794">
              <w:rPr>
                <w:rFonts w:asciiTheme="minorHAnsi" w:hAnsiTheme="minorHAnsi" w:cstheme="minorHAnsi"/>
                <w:sz w:val="24"/>
                <w:szCs w:val="24"/>
              </w:rPr>
              <w:t>mieszkańc</w:t>
            </w:r>
            <w:r w:rsidR="003E3FE2">
              <w:rPr>
                <w:rFonts w:asciiTheme="minorHAnsi" w:hAnsiTheme="minorHAnsi" w:cstheme="minorHAnsi"/>
                <w:sz w:val="24"/>
                <w:szCs w:val="24"/>
              </w:rPr>
              <w:t>ach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ocenia politykę władz komunistycznych wobec Ziem Odzyskanych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8C303A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2. Polska w</w:t>
            </w:r>
            <w:r w:rsidR="0014059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czasach stalinizmu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 PZPR</w:t>
            </w:r>
          </w:p>
          <w:p w:rsidR="00BF7C26" w:rsidRDefault="00B06BC3" w:rsidP="00B06BC3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Przemiany gospodarczo-</w:t>
            </w:r>
          </w:p>
          <w:p w:rsidR="00B06BC3" w:rsidRDefault="00BF7C26" w:rsidP="008C303A">
            <w:pPr>
              <w:autoSpaceDE w:val="0"/>
              <w:autoSpaceDN w:val="0"/>
              <w:adjustRightInd w:val="0"/>
              <w:ind w:left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noBreakHyphen/>
            </w:r>
            <w:r w:rsidR="00B06BC3" w:rsidRPr="000F6794">
              <w:rPr>
                <w:rFonts w:asciiTheme="minorHAnsi" w:hAnsiTheme="minorHAnsi" w:cstheme="minorHAnsi"/>
                <w:sz w:val="24"/>
                <w:szCs w:val="24"/>
              </w:rPr>
              <w:t>społeczne</w:t>
            </w:r>
          </w:p>
          <w:p w:rsidR="00B06BC3" w:rsidRDefault="00B06BC3" w:rsidP="00B06BC3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Próba kolektywizacji rolnictwa</w:t>
            </w:r>
          </w:p>
          <w:p w:rsidR="00B06BC3" w:rsidRPr="000F6794" w:rsidRDefault="00B06BC3" w:rsidP="00B06BC3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Okres stalinizmu w</w:t>
            </w:r>
            <w:r w:rsidR="0014059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Polsce (1948–1956)</w:t>
            </w:r>
          </w:p>
          <w:p w:rsidR="00B06BC3" w:rsidRPr="000F6794" w:rsidRDefault="00B06BC3" w:rsidP="00B06BC3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Socrealizm</w:t>
            </w:r>
          </w:p>
          <w:p w:rsidR="00B06BC3" w:rsidRPr="000F6794" w:rsidRDefault="00B06BC3" w:rsidP="00B06BC3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Konstytucja stalinowska 1952 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B06BC3" w:rsidRPr="00C86EE3" w:rsidRDefault="00B06BC3" w:rsidP="00B06BC3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Walka z Kościołem katolickim</w:t>
            </w: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XXXVI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I.1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B62DF1" w:rsidRDefault="00B06BC3" w:rsidP="00B06BC3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Polska Zjednoczona Partia Robotnicza (PZPR), system monopartyjny, Polska Rzeczpospolita Ludowa (PRL), system centralnego sterowania</w:t>
            </w:r>
            <w:r w:rsidR="00866DC8">
              <w:rPr>
                <w:rFonts w:asciiTheme="minorHAnsi" w:hAnsiTheme="minorHAnsi" w:cstheme="minorHAnsi"/>
                <w:sz w:val="24"/>
                <w:szCs w:val="24"/>
              </w:rPr>
              <w:t xml:space="preserve"> gospodarką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A77A0B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Państwowe Gospodarstwa Rolne,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plan sześcioletni, kolektywizacja, stalinizm, socrealizm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powstania PZPR (1948), przyjęcia Konstytucji PRL (1952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Władysława Gomułki, Bolesława Bieruta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podaje główne cechy ustroju politycznego Polski w okresie stalinowskim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r w:rsidR="00BF7C26">
              <w:rPr>
                <w:rFonts w:asciiTheme="minorHAnsi" w:hAnsiTheme="minorHAnsi" w:cstheme="minorHAnsi"/>
                <w:sz w:val="24"/>
                <w:szCs w:val="24"/>
              </w:rPr>
              <w:t>wymienia</w:t>
            </w:r>
            <w:r w:rsidR="00BF7C26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założenia planu sześcioletniego</w:t>
            </w:r>
          </w:p>
          <w:p w:rsidR="00B06BC3" w:rsidRPr="000F6794" w:rsidRDefault="00B06BC3" w:rsidP="00CB2C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cechy charakterystyczne socrealizmu w kulturze polskiej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„wyścig pracy”,</w:t>
            </w:r>
            <w:r w:rsidR="004A0033">
              <w:rPr>
                <w:rFonts w:asciiTheme="minorHAnsi" w:hAnsiTheme="minorHAnsi" w:cstheme="minorHAnsi"/>
                <w:sz w:val="24"/>
                <w:szCs w:val="24"/>
              </w:rPr>
              <w:t xml:space="preserve"> przodownik pracy,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kułak</w:t>
            </w:r>
          </w:p>
          <w:p w:rsidR="00B06BC3" w:rsidRPr="00B62DF1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70003D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planu sześcioletniego (1950–</w:t>
            </w:r>
            <w:r w:rsidRPr="00B62DF1">
              <w:rPr>
                <w:rFonts w:asciiTheme="minorHAnsi" w:hAnsiTheme="minorHAnsi" w:cstheme="minorHAnsi"/>
                <w:sz w:val="24"/>
                <w:szCs w:val="24"/>
              </w:rPr>
              <w:t>1955)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okoliczności powstania PZPR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konsekwencje społeczne i</w:t>
            </w:r>
            <w:r w:rsidR="0070003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ekonomiczne planu sześcioletniego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cele propagandy komunistycznej w czasach stalinizmu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przedstawia założenia </w:t>
            </w:r>
            <w:r w:rsidR="0070003D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onstytucji PRL z</w:t>
            </w:r>
            <w:r w:rsidR="0070003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1952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system represji władz komunistycznych wobec Kościoła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kult jednostki w Polsce w okresie stalinizmu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8C303A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3. Czasy Gomułki (1956</w:t>
            </w:r>
            <w:r w:rsidR="00B97F6A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1970)</w:t>
            </w:r>
          </w:p>
        </w:tc>
        <w:tc>
          <w:tcPr>
            <w:tcW w:w="2835" w:type="dxa"/>
          </w:tcPr>
          <w:p w:rsidR="00B06BC3" w:rsidRPr="00E97826" w:rsidRDefault="00B06BC3" w:rsidP="00B06BC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PRL po śmierci Stalina</w:t>
            </w:r>
          </w:p>
          <w:p w:rsidR="00B06BC3" w:rsidRPr="000F6794" w:rsidRDefault="00B06BC3" w:rsidP="00B06BC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Poznański Czerwiec</w:t>
            </w:r>
          </w:p>
          <w:p w:rsidR="00B06BC3" w:rsidRPr="00C86EE3" w:rsidRDefault="00B06BC3" w:rsidP="00B06BC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C86EE3">
              <w:rPr>
                <w:rFonts w:asciiTheme="minorHAnsi" w:hAnsiTheme="minorHAnsi" w:cstheme="minorHAnsi"/>
                <w:sz w:val="24"/>
                <w:szCs w:val="24"/>
              </w:rPr>
              <w:t xml:space="preserve">Rządy Gomułki –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C86EE3">
              <w:rPr>
                <w:rFonts w:asciiTheme="minorHAnsi" w:hAnsiTheme="minorHAnsi" w:cstheme="minorHAnsi"/>
                <w:sz w:val="24"/>
                <w:szCs w:val="24"/>
              </w:rPr>
              <w:t>ała stabilizacja</w:t>
            </w:r>
          </w:p>
          <w:p w:rsidR="00B06BC3" w:rsidRPr="00E97826" w:rsidRDefault="00B06BC3" w:rsidP="00B06BC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Spór z Kościołem</w:t>
            </w:r>
          </w:p>
          <w:p w:rsidR="00B06BC3" w:rsidRPr="000F6794" w:rsidRDefault="00B06BC3" w:rsidP="00B06BC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Marzec 1968 r.</w:t>
            </w:r>
          </w:p>
          <w:p w:rsidR="00B06BC3" w:rsidRPr="000F6794" w:rsidRDefault="00B06BC3" w:rsidP="00B06BC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Grudzień 1970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ind w:left="31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XXXVII.</w:t>
            </w:r>
            <w:r w:rsidR="009F58DF">
              <w:rPr>
                <w:rFonts w:asciiTheme="minorHAnsi" w:hAnsiTheme="minorHAnsi" w:cstheme="minorHAnsi"/>
                <w:color w:val="000000"/>
              </w:rPr>
              <w:t>2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.1 </w:t>
            </w:r>
          </w:p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.2 </w:t>
            </w:r>
          </w:p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.3 </w:t>
            </w:r>
          </w:p>
          <w:p w:rsidR="00B06BC3" w:rsidRPr="000F6794" w:rsidRDefault="009F58DF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="00B06BC3"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.4</w:t>
            </w:r>
          </w:p>
        </w:tc>
        <w:tc>
          <w:tcPr>
            <w:tcW w:w="4536" w:type="dxa"/>
          </w:tcPr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poznański Czerwiec, „polska droga do socjalizmu”, Służba Bezpieczeństwa (SB), odwilż październikowa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mała stabilizacja, obchody Tysiąclecia Chrztu Polski, Marzec </w:t>
            </w:r>
            <w:r w:rsidR="00CB2C72">
              <w:rPr>
                <w:rFonts w:asciiTheme="minorHAnsi" w:hAnsiTheme="minorHAnsi" w:cstheme="minorHAnsi"/>
                <w:sz w:val="24"/>
                <w:szCs w:val="24"/>
              </w:rPr>
              <w:t>19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68</w:t>
            </w:r>
            <w:r w:rsidR="00CB2C72">
              <w:rPr>
                <w:rFonts w:asciiTheme="minorHAnsi" w:hAnsiTheme="minorHAnsi" w:cstheme="minorHAnsi"/>
                <w:sz w:val="24"/>
                <w:szCs w:val="24"/>
              </w:rPr>
              <w:t xml:space="preserve"> r.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, Grudzień </w:t>
            </w:r>
            <w:r w:rsidR="00CB2C72">
              <w:rPr>
                <w:rFonts w:asciiTheme="minorHAnsi" w:hAnsiTheme="minorHAnsi" w:cstheme="minorHAnsi"/>
                <w:sz w:val="24"/>
                <w:szCs w:val="24"/>
              </w:rPr>
              <w:t>19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70</w:t>
            </w:r>
            <w:r w:rsidR="00CB2C72">
              <w:rPr>
                <w:rFonts w:asciiTheme="minorHAnsi" w:hAnsiTheme="minorHAnsi" w:cstheme="minorHAnsi"/>
                <w:sz w:val="24"/>
                <w:szCs w:val="24"/>
              </w:rPr>
              <w:t xml:space="preserve">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śmierci J. Stalina (1953)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wydarzeń poznańskich (VI 1956), polskiego Października (X 1956), obchodów Tysiąclecia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Chrztu Polski (1966), wydarzeń marcowych (III 1968), wydarzeń grudniowych na Wybrzeżu (XII 1970)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Władysława Gomułki, </w:t>
            </w:r>
            <w:r w:rsidR="00B97F6A">
              <w:rPr>
                <w:rFonts w:asciiTheme="minorHAnsi" w:hAnsiTheme="minorHAnsi" w:cstheme="minorHAnsi"/>
                <w:sz w:val="24"/>
                <w:szCs w:val="24"/>
              </w:rPr>
              <w:t xml:space="preserve">kardynała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Stefana Wyszyńskiego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przyczyny i skutki oraz opisuje przebieg wydarzeń poznańskiego Czerwca i</w:t>
            </w:r>
            <w:r w:rsidR="001D7C9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polskiego Października w 1956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prezentuje okoliczności dojścia </w:t>
            </w:r>
            <w:r w:rsidR="00333B1E" w:rsidRPr="000F6794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333B1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333B1E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Gomułki do władzy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przejawy odwilży październikowej w Polsce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okres rządów W. Gomułki, w tym politykę zagraniczną PRL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przebieg obchodów milenijnych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przyczyny i skutki</w:t>
            </w:r>
            <w:r w:rsidR="00C2237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wydarze</w:t>
            </w:r>
            <w:r w:rsidR="00C22372">
              <w:rPr>
                <w:rFonts w:asciiTheme="minorHAnsi" w:hAnsiTheme="minorHAnsi" w:cstheme="minorHAnsi"/>
                <w:sz w:val="24"/>
                <w:szCs w:val="24"/>
              </w:rPr>
              <w:t>ń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z</w:t>
            </w:r>
            <w:r w:rsidR="001D7C94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Marca 1968 r. i Grudnia 1970 r.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wyjaśnia znaczenie terminów: </w:t>
            </w:r>
            <w:r w:rsidRPr="000F6794">
              <w:rPr>
                <w:rFonts w:asciiTheme="minorHAnsi" w:hAnsiTheme="minorHAnsi" w:cstheme="minorHAnsi"/>
                <w:i/>
                <w:sz w:val="24"/>
                <w:szCs w:val="24"/>
              </w:rPr>
              <w:t>List 34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Zmotoryzowane Odwody Milicji Obywatelskiej (ZOMO)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zna dat</w:t>
            </w:r>
            <w:r w:rsidR="00333B1E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333B1E" w:rsidRPr="00333B1E">
              <w:rPr>
                <w:rFonts w:asciiTheme="minorHAnsi" w:hAnsiTheme="minorHAnsi" w:cstheme="minorHAnsi"/>
                <w:sz w:val="24"/>
                <w:szCs w:val="24"/>
              </w:rPr>
              <w:t xml:space="preserve">wystosowania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listu </w:t>
            </w:r>
            <w:r w:rsidR="001D7C94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piskopatu polskiego do </w:t>
            </w:r>
            <w:r w:rsidR="001D7C94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piskopatu niemieckiego (1965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identyfikuje posta</w:t>
            </w:r>
            <w:r w:rsidR="00780304">
              <w:rPr>
                <w:rFonts w:asciiTheme="minorHAnsi" w:hAnsiTheme="minorHAnsi" w:cstheme="minorHAnsi"/>
                <w:sz w:val="24"/>
                <w:szCs w:val="24"/>
              </w:rPr>
              <w:t>ć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Rom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ka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Strzałkowskiego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proces odwilży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ocenia postaw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D4670" w:rsidRPr="000F6794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DD467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DD4670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Gomułki wobec wydarzeń poznańskich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charakteryzuje przyczyny i narastanie konfliktu władz z Kościołem katolickim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przyczyny i skutki kampanii antysemickiej w Polsce w 1968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zachowanie władz PRL w obliczu wydarzeń na Wybrzeżu w 1970 r.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rolę Kościoła katolickiego i</w:t>
            </w:r>
            <w:r w:rsidR="00734D41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środowisk studenckich w kształtowaniu opozycji wobec władz PRL</w:t>
            </w:r>
          </w:p>
          <w:p w:rsidR="00573501" w:rsidRDefault="00573501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wymienia przedstawicieli polskiej szkoły filmowej</w:t>
            </w:r>
          </w:p>
          <w:p w:rsidR="00311FB4" w:rsidRPr="000F6794" w:rsidRDefault="00311FB4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opisuje normalizację stosunków między Polską a </w:t>
            </w:r>
            <w:r w:rsidR="00734D41">
              <w:rPr>
                <w:rFonts w:asciiTheme="minorHAnsi" w:hAnsiTheme="minorHAnsi" w:cstheme="minorHAnsi"/>
                <w:sz w:val="24"/>
                <w:szCs w:val="24"/>
              </w:rPr>
              <w:t xml:space="preserve">Republiką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Federalną Niemiec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8C303A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4. Polska w</w:t>
            </w:r>
            <w:r w:rsidR="00734D41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czasach Gierka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„Druga Polska” Edwarda Gierka</w:t>
            </w:r>
          </w:p>
          <w:p w:rsidR="00B06BC3" w:rsidRPr="000F6794" w:rsidRDefault="00B06BC3" w:rsidP="00B06BC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Życie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na kredyt</w:t>
            </w:r>
          </w:p>
          <w:p w:rsidR="00B06BC3" w:rsidRPr="000F6794" w:rsidRDefault="00B06BC3" w:rsidP="00B06BC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Życie codzienne w</w:t>
            </w:r>
            <w:r w:rsidR="00404D92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PRL</w:t>
            </w:r>
          </w:p>
          <w:p w:rsidR="00B06BC3" w:rsidRPr="000F6794" w:rsidRDefault="00B06BC3" w:rsidP="00B06BC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C432EE">
              <w:rPr>
                <w:rFonts w:asciiTheme="minorHAnsi" w:hAnsiTheme="minorHAnsi" w:cstheme="minorHAnsi"/>
                <w:sz w:val="24"/>
                <w:szCs w:val="24"/>
              </w:rPr>
              <w:t xml:space="preserve">Propaganda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sukcesu</w:t>
            </w:r>
          </w:p>
          <w:p w:rsidR="00B06BC3" w:rsidRPr="000F6794" w:rsidRDefault="00B06BC3" w:rsidP="00B06BC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Nowelizacja konstytucji</w:t>
            </w:r>
          </w:p>
        </w:tc>
        <w:tc>
          <w:tcPr>
            <w:tcW w:w="1559" w:type="dxa"/>
          </w:tcPr>
          <w:p w:rsidR="009F58DF" w:rsidRPr="000F6794" w:rsidRDefault="009F58DF" w:rsidP="009F58DF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.2 </w:t>
            </w:r>
          </w:p>
          <w:p w:rsidR="009F58DF" w:rsidRPr="000F6794" w:rsidRDefault="009F58DF" w:rsidP="009F58DF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Pr="000F6794">
              <w:rPr>
                <w:rFonts w:asciiTheme="minorHAnsi" w:hAnsiTheme="minorHAnsi" w:cstheme="minorHAnsi"/>
                <w:color w:val="000000"/>
              </w:rPr>
              <w:t xml:space="preserve">.3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„druga Polska”, propaganda sukcesu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postać Edwarda Gierka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cechy charakterystyczne rządów E. Gierka</w:t>
            </w:r>
          </w:p>
          <w:p w:rsidR="00B06BC3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wpływ zagranicznych kredytów na rozwój przemysłu ciężkiego i górnictwa</w:t>
            </w:r>
          </w:p>
          <w:p w:rsidR="00207467" w:rsidRPr="000F6794" w:rsidRDefault="00207467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opisuje życie codzienne w czasach PRL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przedstawia </w:t>
            </w:r>
            <w:r w:rsidR="00207467">
              <w:rPr>
                <w:rFonts w:asciiTheme="minorHAnsi" w:hAnsiTheme="minorHAnsi" w:cstheme="minorHAnsi"/>
                <w:sz w:val="24"/>
                <w:szCs w:val="24"/>
              </w:rPr>
              <w:t>prze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miany w życiu codziennym Polaków za rządów E. Gierka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na czym polegała propaganda sukcesu w czasie rządów E. Gierka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wyjaśnia znaczenie terminów: ukryte bezrobocie, kino moralnego niepokoju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datę nowelizacji Konstytucji PRL (1976)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Andrzeja Wajdy, Krzysztofa</w:t>
            </w:r>
            <w:r w:rsidR="00D715E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Zanussiego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Kazimierza Górskiego, Huberta Wagnera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wyjaśnia, dlaczego polityka gospodarcza E. Gierka </w:t>
            </w:r>
            <w:r w:rsidR="00D715E3">
              <w:rPr>
                <w:rFonts w:asciiTheme="minorHAnsi" w:hAnsiTheme="minorHAnsi" w:cstheme="minorHAnsi"/>
                <w:sz w:val="24"/>
                <w:szCs w:val="24"/>
              </w:rPr>
              <w:t>nie przyniosła spodziewanych rezultatów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okoliczności i skutki nowelizacji konstytucji w 1976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przedstawia wpływ kina moralnego niepokoju na kształtowanie postaw Polaków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ocenia okres rządów </w:t>
            </w:r>
            <w:r w:rsidR="00445BE9" w:rsidRPr="000F6794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445BE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445BE9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Gierka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8C303A">
        <w:tc>
          <w:tcPr>
            <w:tcW w:w="14771" w:type="dxa"/>
            <w:gridSpan w:val="5"/>
          </w:tcPr>
          <w:p w:rsidR="00B06BC3" w:rsidRPr="000B1F0D" w:rsidRDefault="00B06BC3" w:rsidP="00B06BC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POWTÓRZENIE WIADOMOŚCI I SPRAWDZIAN Z ROZDZIAŁU IV</w:t>
            </w:r>
          </w:p>
        </w:tc>
        <w:tc>
          <w:tcPr>
            <w:tcW w:w="887" w:type="dxa"/>
            <w:gridSpan w:val="2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2</w:t>
            </w:r>
          </w:p>
        </w:tc>
      </w:tr>
      <w:tr w:rsidR="00B06BC3" w:rsidRPr="000F6794" w:rsidTr="00692605">
        <w:tc>
          <w:tcPr>
            <w:tcW w:w="15658" w:type="dxa"/>
            <w:gridSpan w:val="7"/>
          </w:tcPr>
          <w:p w:rsidR="00B06BC3" w:rsidRPr="000B1F0D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t>ROZDZIAŁ V: UPADEK KOMUNIZMU</w:t>
            </w:r>
          </w:p>
        </w:tc>
      </w:tr>
      <w:tr w:rsidR="00B06BC3" w:rsidRPr="000F6794" w:rsidTr="00F914F7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1. Początki opozycji demokra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tycznej w</w:t>
            </w:r>
            <w:r w:rsidR="00CF6A6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Polsce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Czerwiec 1976 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B06BC3" w:rsidRPr="000F6794" w:rsidRDefault="00B06BC3" w:rsidP="00B06BC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Powstanie opozycji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antykomunistycznej</w:t>
            </w:r>
          </w:p>
          <w:p w:rsidR="00B06BC3" w:rsidRPr="000F6794" w:rsidRDefault="00B06BC3" w:rsidP="00B06BC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Rozwój opozycji</w:t>
            </w:r>
          </w:p>
          <w:p w:rsidR="00B06BC3" w:rsidRPr="000F6794" w:rsidRDefault="00B06BC3" w:rsidP="00B06BC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Papież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Polak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Pr="000F6794">
              <w:rPr>
                <w:rFonts w:asciiTheme="minorHAnsi" w:hAnsiTheme="minorHAnsi" w:cstheme="minorHAnsi"/>
                <w:color w:val="000000"/>
              </w:rPr>
              <w:t>.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4 </w:t>
            </w:r>
          </w:p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.5 </w:t>
            </w:r>
          </w:p>
          <w:p w:rsidR="00B06BC3" w:rsidRPr="000F6794" w:rsidRDefault="009F58DF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="00B06BC3"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.6 </w:t>
            </w: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Czerwiec </w:t>
            </w:r>
            <w:r w:rsidR="00F914F7">
              <w:rPr>
                <w:rFonts w:asciiTheme="minorHAnsi" w:hAnsiTheme="minorHAnsi" w:cstheme="minorHAnsi"/>
                <w:sz w:val="24"/>
                <w:szCs w:val="24"/>
              </w:rPr>
              <w:t>19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76</w:t>
            </w:r>
            <w:r w:rsidR="00F914F7">
              <w:rPr>
                <w:rFonts w:asciiTheme="minorHAnsi" w:hAnsiTheme="minorHAnsi" w:cstheme="minorHAnsi"/>
                <w:sz w:val="24"/>
                <w:szCs w:val="24"/>
              </w:rPr>
              <w:t xml:space="preserve"> r.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, Komitet Obrony Robotników (KOR)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wydarzeń czerwcowych (1976), powstania KOR (1976), wyboru Karola Wojtyły na papieża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16 X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1978), </w:t>
            </w:r>
            <w:r w:rsidR="00F650AB">
              <w:rPr>
                <w:rFonts w:asciiTheme="minorHAnsi" w:hAnsiTheme="minorHAnsi" w:cstheme="minorHAnsi"/>
                <w:sz w:val="24"/>
                <w:szCs w:val="24"/>
              </w:rPr>
              <w:t xml:space="preserve">pierwszej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pielgrzymki Jana Pawła II do Polski (1979)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Jana Pawła II, Jacka Kuronia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genezę, przebieg i skutki wydarzeń czerwcowych w 1976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okoliczności narodzin opozycji demokratycznej w Polsce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określa cele i opisuje działalność KOR-u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wpływ wyboru Karola Wojtyły na papieża na sytuację w Polsce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drugi obieg, Wolne Związki Zawodowe (WZZ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Stanisława Pyjasa, Jan</w:t>
            </w:r>
            <w:r w:rsidR="00C6198E">
              <w:rPr>
                <w:rFonts w:asciiTheme="minorHAnsi" w:hAnsiTheme="minorHAnsi" w:cstheme="minorHAnsi"/>
                <w:sz w:val="24"/>
                <w:szCs w:val="24"/>
              </w:rPr>
              <w:t xml:space="preserve">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Józefa Lipskiego, Antoniego Macierewicza,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Zbigniewa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 Zofii Romaszewskich, Leszka Moczulskiego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rozwój organizacji opozycyjnych w latach 70. XX w.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dlaczego władze komunistyczne w mniejszym stopniu niż dotąd represjonowały ugrupowania opozycyjne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F914F7">
        <w:trPr>
          <w:gridAfter w:val="1"/>
          <w:wAfter w:w="7" w:type="dxa"/>
          <w:trHeight w:val="1842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2. Powstanie „Solidarno</w:t>
            </w:r>
            <w:r w:rsidR="009F1352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ści”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Strajki sierpniowe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</w:t>
            </w:r>
            <w:r w:rsidR="009F1352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1980 r.</w:t>
            </w:r>
          </w:p>
          <w:p w:rsidR="00B06BC3" w:rsidRPr="000F6794" w:rsidRDefault="00B06BC3" w:rsidP="00B06BC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Utworzenie NSZZ „Solidarność”</w:t>
            </w:r>
          </w:p>
          <w:p w:rsidR="00B06BC3" w:rsidRPr="000F6794" w:rsidRDefault="00B06BC3" w:rsidP="00B06BC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Na drodze do konfrontacji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.7 </w:t>
            </w:r>
          </w:p>
          <w:p w:rsidR="00B06BC3" w:rsidRPr="000F6794" w:rsidRDefault="009F58DF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XXXVII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="00B06BC3"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.8 </w:t>
            </w: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strajk okupacyjny, 21 postulatów</w:t>
            </w:r>
            <w:r w:rsidR="00FA654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F1352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="00FA6546">
              <w:rPr>
                <w:rFonts w:asciiTheme="minorHAnsi" w:hAnsiTheme="minorHAnsi" w:cstheme="minorHAnsi"/>
                <w:sz w:val="24"/>
                <w:szCs w:val="24"/>
              </w:rPr>
              <w:t>Solidarności</w:t>
            </w:r>
            <w:r w:rsidR="009F1352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, wydarzenia sierpniowe, porozumienia sierpniowe, NSZZ „Solidarność”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datę strajków sierpniowych (VIII 1980), porozumień sierpniowych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z Gdańska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(31 VIII 1980)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Lecha Wałęsy, Anny Walentynowicz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przedstawia przyczyny i skutki strajków sierpniowych w 1980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przebieg wydarzeń sierpniowych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w jaki sposób władze komunistyczne w Polsce przygotowywały się do konfrontacji siłowej z opozycją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wyjaśnia znaczenie terminów: Międzyzakładowy Komitet Strajkowy (MKS), karnawał „Solidarności”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powstania NSZZ „Solidarność” (IX 1980)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zamachu na Jana Pawła II (V</w:t>
            </w:r>
            <w:r w:rsidR="009F1352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1981)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Bogdana Borusewicza,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Andrzeja Gwiazdy, </w:t>
            </w:r>
            <w:r w:rsidR="009F1352" w:rsidRPr="009F1352">
              <w:rPr>
                <w:rFonts w:asciiTheme="minorHAnsi" w:hAnsiTheme="minorHAnsi" w:cstheme="minorHAnsi"/>
                <w:sz w:val="24"/>
                <w:szCs w:val="24"/>
              </w:rPr>
              <w:t>Mehme</w:t>
            </w:r>
            <w:r w:rsidR="009F1352">
              <w:rPr>
                <w:rFonts w:asciiTheme="minorHAnsi" w:hAnsiTheme="minorHAnsi" w:cstheme="minorHAnsi"/>
                <w:sz w:val="24"/>
                <w:szCs w:val="24"/>
              </w:rPr>
              <w:t>ta</w:t>
            </w:r>
            <w:r w:rsidR="009F1352" w:rsidRPr="009F1352">
              <w:rPr>
                <w:rFonts w:asciiTheme="minorHAnsi" w:hAnsiTheme="minorHAnsi" w:cstheme="minorHAnsi"/>
                <w:sz w:val="24"/>
                <w:szCs w:val="24"/>
              </w:rPr>
              <w:t xml:space="preserve"> Al</w:t>
            </w:r>
            <w:r w:rsidR="009F1352">
              <w:rPr>
                <w:rFonts w:asciiTheme="minorHAnsi" w:hAnsiTheme="minorHAnsi" w:cstheme="minorHAnsi"/>
                <w:sz w:val="24"/>
                <w:szCs w:val="24"/>
              </w:rPr>
              <w:t>ego</w:t>
            </w:r>
            <w:r w:rsidR="009F1352" w:rsidRPr="009F1352">
              <w:rPr>
                <w:rFonts w:asciiTheme="minorHAnsi" w:hAnsiTheme="minorHAnsi" w:cstheme="minorHAnsi"/>
                <w:sz w:val="24"/>
                <w:szCs w:val="24"/>
              </w:rPr>
              <w:t xml:space="preserve"> Ağc</w:t>
            </w:r>
            <w:r w:rsidR="009F1352">
              <w:rPr>
                <w:rFonts w:asciiTheme="minorHAnsi" w:hAnsiTheme="minorHAnsi" w:cstheme="minorHAnsi"/>
                <w:sz w:val="24"/>
                <w:szCs w:val="24"/>
              </w:rPr>
              <w:t>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omawia działalność NSZZ „Solidarność” w okresie tzw. karnawału „Solidarności”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reakcję ZSRS na wydarzenia w Polsce w 1980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F914F7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 Stan wojenny w</w:t>
            </w:r>
            <w:r w:rsidR="00A77A6A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Polsce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Wprowadzenie stanu wojennego</w:t>
            </w:r>
          </w:p>
          <w:p w:rsidR="00B06BC3" w:rsidRDefault="00B06BC3" w:rsidP="00B06BC3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Internowanie opozycjonistów</w:t>
            </w:r>
          </w:p>
          <w:p w:rsidR="00B06BC3" w:rsidRPr="000F6794" w:rsidRDefault="00B06BC3" w:rsidP="00B06BC3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Reakcja społeczeństwa</w:t>
            </w:r>
          </w:p>
          <w:p w:rsidR="00B06BC3" w:rsidRPr="000F6794" w:rsidRDefault="00B06BC3" w:rsidP="00B06BC3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Ostatnie lata PRL</w:t>
            </w: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XXXIX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.1 </w:t>
            </w:r>
          </w:p>
          <w:p w:rsidR="00B06BC3" w:rsidRPr="000F6794" w:rsidRDefault="009F58DF" w:rsidP="009F58D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>
              <w:rPr>
                <w:rFonts w:asciiTheme="minorHAnsi" w:hAnsiTheme="minorHAnsi" w:cstheme="minorHAnsi"/>
                <w:color w:val="000000"/>
              </w:rPr>
              <w:t>XXXIX</w:t>
            </w:r>
            <w:r w:rsidR="00B06BC3"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.2 </w:t>
            </w: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terminów: stan wojenny, Wojskowa Rada Ocalenia Narodowego (WRON),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internowanie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</w:t>
            </w:r>
            <w:r w:rsidR="00A77A6A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wprowadzenia stanu wojennego (13 XII 1981)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Wojciecha Jaruzelskiego, Lecha Wałęsy, Jerzego Popiełuszki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okoliczności wprowadzenia stanu wojennego w Polsce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przebieg stanu wojennego w Polsce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przedstawia reakcję społeczeństwa na stan wojenny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wskazuje wydarzenia, które doprowadziły do upadku komunizmu w Polsce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pacyfikacji kopalni „Wujek” (XII 1981)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zamordowania ks. J. Popiełuszki (1984)</w:t>
            </w:r>
          </w:p>
          <w:p w:rsidR="00B06BC3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postawy społeczeństwa wobec stanu wojennego</w:t>
            </w:r>
          </w:p>
          <w:p w:rsidR="007D721B" w:rsidRDefault="008232CE" w:rsidP="007D721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reakcję świata na sytuację w</w:t>
            </w:r>
            <w:r w:rsidR="00A77A6A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Polsce w okresie stanu wojennego</w:t>
            </w:r>
            <w:r w:rsidR="00B84EC9">
              <w:rPr>
                <w:rFonts w:asciiTheme="minorHAnsi" w:hAnsiTheme="minorHAnsi" w:cstheme="minorHAnsi"/>
                <w:sz w:val="24"/>
                <w:szCs w:val="24"/>
              </w:rPr>
              <w:t>, w</w:t>
            </w:r>
            <w:r w:rsidR="00A77A6A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B84EC9">
              <w:rPr>
                <w:rFonts w:asciiTheme="minorHAnsi" w:hAnsiTheme="minorHAnsi" w:cstheme="minorHAnsi"/>
                <w:sz w:val="24"/>
                <w:szCs w:val="24"/>
              </w:rPr>
              <w:t>tym przyznanie Pokojowej Nagrody Nobla Lechowi Wałęsie</w:t>
            </w:r>
          </w:p>
          <w:p w:rsidR="007D721B" w:rsidRPr="000F6794" w:rsidRDefault="007D721B" w:rsidP="007D721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sytuację PRL po zniesieniu stanu wojennego</w:t>
            </w:r>
          </w:p>
          <w:p w:rsidR="007D721B" w:rsidRPr="000F6794" w:rsidRDefault="007D721B" w:rsidP="008232C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F914F7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TSW – Jak Pomarań</w:t>
            </w:r>
            <w:r w:rsidR="000F1782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czowa Alternatywa</w:t>
            </w:r>
            <w:r w:rsidR="00FF69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walczyła z</w:t>
            </w:r>
            <w:r w:rsidR="00D52CF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komuni</w:t>
            </w:r>
            <w:r w:rsidR="00D52CFD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zmem?</w:t>
            </w:r>
          </w:p>
        </w:tc>
        <w:tc>
          <w:tcPr>
            <w:tcW w:w="2835" w:type="dxa"/>
          </w:tcPr>
          <w:p w:rsidR="00B06BC3" w:rsidRPr="00B8153F" w:rsidRDefault="00B06BC3" w:rsidP="00B06BC3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Początki Pomarańczowej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8153F">
              <w:rPr>
                <w:rFonts w:asciiTheme="minorHAnsi" w:hAnsiTheme="minorHAnsi" w:cstheme="minorHAnsi"/>
                <w:sz w:val="24"/>
                <w:szCs w:val="24"/>
              </w:rPr>
              <w:t>Alternatywy</w:t>
            </w:r>
          </w:p>
          <w:p w:rsidR="00B06BC3" w:rsidRPr="000F6794" w:rsidRDefault="00B06BC3" w:rsidP="00B06BC3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Pomarańczowa Alternatywa w akcji</w:t>
            </w:r>
          </w:p>
          <w:p w:rsidR="00B06BC3" w:rsidRPr="00554B84" w:rsidRDefault="00B06BC3" w:rsidP="00B06BC3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Działalność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54B84">
              <w:rPr>
                <w:rFonts w:asciiTheme="minorHAnsi" w:hAnsiTheme="minorHAnsi" w:cstheme="minorHAnsi"/>
                <w:sz w:val="24"/>
                <w:szCs w:val="24"/>
              </w:rPr>
              <w:t>po Okrągłym Stole</w:t>
            </w:r>
          </w:p>
        </w:tc>
        <w:tc>
          <w:tcPr>
            <w:tcW w:w="1559" w:type="dxa"/>
          </w:tcPr>
          <w:p w:rsidR="00B06BC3" w:rsidRPr="000F6794" w:rsidRDefault="009F58DF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XXXIX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 xml:space="preserve">.2 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terminu: Pomarańczowa Alternatywa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szczyt</w:t>
            </w:r>
            <w:r w:rsidR="00D52CFD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aktywności ulicznej Pomarańczowej Alternatywy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1987</w:t>
            </w:r>
            <w:r w:rsidR="00391F96" w:rsidRPr="000F679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1988), końca działalności Pomarańczowej Alternatywy (1990)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postać Waldemara Fydrycha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wyjaśnia, jakie idee przyświecały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Pomarańczowej Alternatywie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wymienia przykłady akcji Pomarańczowej Alternatywy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identyfikuje postać Krzysztofa Skiby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pierwszych akcji ulicznych Pomarańczowej Alternatywy (1981)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okoliczności powstania Pomarańczowej Alternatywy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jak władze reagowały na akcje Pomarańczowej Alternatywy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działalność Pomarańczowej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Alternatywy po Okrągłym Stole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wpływ Pomarańczowej Alternatywy na kształtowanie postaw antykomunistycznych i obalenie komunizmu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F914F7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4. Rozpad bloku wschod</w:t>
            </w:r>
            <w:r w:rsidR="00D52CFD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niego</w:t>
            </w:r>
          </w:p>
        </w:tc>
        <w:tc>
          <w:tcPr>
            <w:tcW w:w="2835" w:type="dxa"/>
          </w:tcPr>
          <w:p w:rsidR="00B06BC3" w:rsidRDefault="00B06BC3" w:rsidP="00B06BC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Kryzys ZSRS </w:t>
            </w:r>
          </w:p>
          <w:p w:rsidR="00B06BC3" w:rsidRPr="000F6794" w:rsidRDefault="00B06BC3" w:rsidP="00B06BC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Ronald Reagan prezydentem USA</w:t>
            </w:r>
          </w:p>
          <w:p w:rsidR="00B06BC3" w:rsidRPr="000F6794" w:rsidRDefault="00B06BC3" w:rsidP="00B06BC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Próby reform w ZSRS</w:t>
            </w:r>
          </w:p>
          <w:p w:rsidR="00B06BC3" w:rsidRPr="000F6794" w:rsidRDefault="00B06BC3" w:rsidP="00B06BC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Jesień Ludów</w:t>
            </w:r>
          </w:p>
          <w:p w:rsidR="00B06BC3" w:rsidRPr="000F6794" w:rsidRDefault="00B06BC3" w:rsidP="00B06BC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Rozpad ZSRS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XXXV.</w:t>
            </w:r>
            <w:r w:rsidR="00245448">
              <w:rPr>
                <w:rFonts w:asciiTheme="minorHAnsi" w:hAnsiTheme="minorHAnsi" w:cstheme="minorHAnsi"/>
                <w:color w:val="000000"/>
              </w:rPr>
              <w:t>9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</w:t>
            </w:r>
            <w:r w:rsidRPr="000F6794">
              <w:rPr>
                <w:rFonts w:asciiTheme="minorHAnsi" w:hAnsiTheme="minorHAnsi" w:cstheme="minorHAnsi"/>
                <w:i/>
                <w:sz w:val="24"/>
                <w:szCs w:val="24"/>
              </w:rPr>
              <w:t>pierestrojka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i/>
                <w:sz w:val="24"/>
                <w:szCs w:val="24"/>
              </w:rPr>
              <w:t>głasnost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, Jesień Ludów, aksamitna rewolucja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obalenia komunizmu w</w:t>
            </w:r>
            <w:r w:rsidR="008C578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europejskich państwach bloku wschodniego (1989–1990), zjednoczenia Niemiec (1990)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rozpadu ZSRS (199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identyfikuje postacie: Ronalda Reagana, Michaiła Gorbaczowa, Václava Havla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przejawy kryzysu ZSRS w</w:t>
            </w:r>
            <w:r w:rsidR="008C578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latach 80. XX w.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próby reform w ZSRS i określa ich skutki polityczne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rolę Michaiła Gorbaczowa w</w:t>
            </w:r>
            <w:r w:rsidR="008C578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upadku komunizmu w państwach bloku wschodniego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okoliczności rozpadu ZSRS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</w:t>
            </w:r>
            <w:r w:rsidR="008C5787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pucz Janajewa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interwencji zbrojnej ZSRS w</w:t>
            </w:r>
            <w:r w:rsidR="008C578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Afganistanie (1979–1989), przejęcia władzy przez M. Gorbaczowa (1985), puczu Janajewa (1991), rozwiązania RWPG i Układu Warszawskiego (1991), rozwiązania ZSRS (XII 1991)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Borysa Jelcyna, Giennadija Janajewa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politykę R. Reagana i jej wpływ na zmianę sytuacji międzynarodowej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wydarzenia Jesieni Ludów w państwach bloku wschodniego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proces rozpadu ZSRS, uwzględniając powstanie niepodległych państw w Europie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wyjaśnia, jakie były przyczyny rozwiązania RWPG i Układu Warszawskiego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rolę M. Gorbaczowa i R. Reagana w zmianie układu sił w polityce międzynarodowej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F914F7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 xml:space="preserve">5. Początek 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III Rzeczy</w:t>
            </w:r>
            <w:r w:rsidR="00B76A07">
              <w:rPr>
                <w:rFonts w:asciiTheme="minorHAnsi" w:hAnsiTheme="minorHAnsi" w:cstheme="minorHAnsi"/>
                <w:sz w:val="24"/>
                <w:szCs w:val="24"/>
              </w:rPr>
              <w:softHyphen/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>pospolitej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Obrady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Okrągłego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Stołu</w:t>
            </w:r>
          </w:p>
          <w:p w:rsidR="00B06BC3" w:rsidRDefault="00B06BC3" w:rsidP="00B06BC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Wybory czerwcowe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</w:t>
            </w:r>
            <w:r w:rsidR="00B76A0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1989 r.</w:t>
            </w:r>
          </w:p>
          <w:p w:rsidR="00B06BC3" w:rsidRPr="000F6794" w:rsidRDefault="00B06BC3" w:rsidP="00B06BC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„Wasz prezydent, nasz premier”</w:t>
            </w:r>
          </w:p>
          <w:p w:rsidR="00B06BC3" w:rsidRPr="000F6794" w:rsidRDefault="00B06BC3" w:rsidP="00B06BC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Budowa III</w:t>
            </w:r>
            <w:r w:rsidR="00BA763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Rzeczypospolitej</w:t>
            </w:r>
          </w:p>
        </w:tc>
        <w:tc>
          <w:tcPr>
            <w:tcW w:w="1559" w:type="dxa"/>
          </w:tcPr>
          <w:p w:rsidR="00B06BC3" w:rsidRPr="000F6794" w:rsidRDefault="00245448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lastRenderedPageBreak/>
              <w:t>X</w:t>
            </w:r>
            <w:r>
              <w:rPr>
                <w:rFonts w:asciiTheme="minorHAnsi" w:hAnsiTheme="minorHAnsi" w:cstheme="minorHAnsi"/>
                <w:color w:val="000000"/>
              </w:rPr>
              <w:t>XXIX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>.3</w:t>
            </w:r>
          </w:p>
          <w:p w:rsidR="00B06BC3" w:rsidRPr="000F6794" w:rsidRDefault="00B06BC3" w:rsidP="0024544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lastRenderedPageBreak/>
              <w:t>XL.1</w:t>
            </w: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 znaczenie terminów: obrady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Okrągłego Stołu, wybory czerwcowe, Obywatelski Klub Parlamentarny (OKP), sejm kontraktowy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obrad Okrągłego Stołu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II</w:t>
            </w:r>
            <w:r w:rsidR="00B76A07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IV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1989), wyborów czerwcowych (4 VI 1989), powołania rządu T. Mazowieckiego (1989)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Lecha Wałęsy, Wojciecha Jaruzelskiego, Tadeusza Mazowieckiego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podaje postanowienia i skutki obrad Okrągłego Stołu</w:t>
            </w:r>
          </w:p>
          <w:p w:rsidR="00B06BC3" w:rsidRPr="000F6794" w:rsidRDefault="00B06BC3" w:rsidP="00E2700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</w:t>
            </w:r>
            <w:r w:rsidR="00BA763D">
              <w:rPr>
                <w:rFonts w:asciiTheme="minorHAnsi" w:hAnsiTheme="minorHAnsi" w:cstheme="minorHAnsi"/>
                <w:sz w:val="24"/>
                <w:szCs w:val="24"/>
              </w:rPr>
              <w:t>przedstawia</w:t>
            </w:r>
            <w:r w:rsidR="00D22A3F"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następstwa wyborów czerwcowych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wyjaśnia znaczenie terminów: „gruba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linia”/„gruba kreska”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ustalenia z</w:t>
            </w:r>
            <w:r w:rsidR="00D22A3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Magdalenki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wyboru W. Jaruzelskiego na prezydenta (VII 1989)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Czesława Kiszczaka, Leszka Balcerowicza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Bronisława Geremka, Krzysztofa Skubiszewskiego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okoliczności zwołania Okrągłego Stołu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reformy rządu T.</w:t>
            </w:r>
            <w:r w:rsidR="00D22A3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Mazowieckiego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znaczenie obrad Okrągłego Stołu dla przemian politycznych w Polsce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F914F7">
        <w:tc>
          <w:tcPr>
            <w:tcW w:w="14771" w:type="dxa"/>
            <w:gridSpan w:val="5"/>
          </w:tcPr>
          <w:p w:rsidR="00B06BC3" w:rsidRPr="000B1F0D" w:rsidRDefault="00B06BC3" w:rsidP="00B06BC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POWTÓRZENIE WIADOMOŚCI I SPRAWDZIAN Z ROZDZIAŁU V</w:t>
            </w:r>
          </w:p>
        </w:tc>
        <w:tc>
          <w:tcPr>
            <w:tcW w:w="887" w:type="dxa"/>
            <w:gridSpan w:val="2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2</w:t>
            </w:r>
          </w:p>
        </w:tc>
      </w:tr>
      <w:tr w:rsidR="00B06BC3" w:rsidRPr="000F6794" w:rsidTr="00692605">
        <w:tc>
          <w:tcPr>
            <w:tcW w:w="15658" w:type="dxa"/>
            <w:gridSpan w:val="7"/>
          </w:tcPr>
          <w:p w:rsidR="00B06BC3" w:rsidRPr="000B1F0D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B1F0D">
              <w:rPr>
                <w:rFonts w:asciiTheme="minorHAnsi" w:hAnsiTheme="minorHAnsi" w:cstheme="minorHAnsi"/>
                <w:b/>
                <w:sz w:val="24"/>
                <w:szCs w:val="24"/>
              </w:rPr>
              <w:t>ROZDZIAŁ VI: POLSKA I ŚWIAT W NOWEJ EPOCE</w:t>
            </w:r>
          </w:p>
        </w:tc>
      </w:tr>
      <w:tr w:rsidR="00B06BC3" w:rsidRPr="000F6794" w:rsidTr="008A2157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 xml:space="preserve">TSW </w:t>
            </w:r>
            <w:r w:rsidRPr="000B1F0D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B1F0D">
              <w:rPr>
                <w:rFonts w:asciiTheme="minorHAnsi" w:hAnsiTheme="minorHAnsi" w:cstheme="minorHAnsi"/>
                <w:sz w:val="24"/>
                <w:szCs w:val="24"/>
              </w:rPr>
              <w:t xml:space="preserve"> Terroryzm czeczeński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Pierwsze zamachy</w:t>
            </w:r>
          </w:p>
          <w:p w:rsidR="00B06BC3" w:rsidRPr="000F6794" w:rsidRDefault="00B06BC3" w:rsidP="00B06BC3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Śmierć w teatrze</w:t>
            </w:r>
          </w:p>
          <w:p w:rsidR="00B06BC3" w:rsidRPr="000F6794" w:rsidRDefault="00B06BC3" w:rsidP="00B06BC3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Atak na szkołę</w:t>
            </w:r>
          </w:p>
        </w:tc>
        <w:tc>
          <w:tcPr>
            <w:tcW w:w="1559" w:type="dxa"/>
          </w:tcPr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wyjaśnia znaczenie terminu terroryzm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zna datę zamachu na szkołę w Biesłanie (2004)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wyjaśnia przyczyny narodzin terroryzmu czeczeńskiego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przykłady zamachów terrorystycznych organizowanych przez bojowników czeczeńskich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skutki społeczne i polityczne zamachów bojowników czeczeńskich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zna daty: pierwszego ataku terrorystycznego w Rosji przeprowadzonego przez bojowników czeczeńskich (1995), zamachu w teatrze na Dubrowce (2002)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–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identyfikuje postać Szamila Basajewa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przebieg i skutki zamachu na szpital w Budionnowsku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przebieg zamachu na teatr na Dubrowce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przyczyny, przebieg i skutki zamachu na szkołę w Biesłanie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działania władz rosyjskich skierowane przeciwko terrorystom czeczeńskim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ocenia postawy bojowników czeczeńskich i władz rosyjskich wobec problemu czeczeńskiego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8A2157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D60A66" w:rsidP="00B06BC3">
            <w:pPr>
              <w:snapToGrid w:val="0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1. [</w:t>
            </w:r>
            <w:r w:rsidR="00B06BC3" w:rsidRPr="000B1F0D">
              <w:rPr>
                <w:rFonts w:asciiTheme="minorHAnsi" w:hAnsiTheme="minorHAnsi" w:cstheme="minorHAnsi"/>
                <w:sz w:val="24"/>
                <w:szCs w:val="24"/>
              </w:rPr>
              <w:t>3.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]</w:t>
            </w:r>
            <w:r w:rsidR="00B06BC3" w:rsidRPr="000B1F0D">
              <w:rPr>
                <w:rFonts w:asciiTheme="minorHAnsi" w:hAnsiTheme="minorHAnsi" w:cstheme="minorHAnsi"/>
                <w:sz w:val="24"/>
                <w:szCs w:val="24"/>
              </w:rPr>
              <w:t xml:space="preserve"> Polska w</w:t>
            </w:r>
            <w:r w:rsidR="00D53BC6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B06BC3" w:rsidRPr="000B1F0D">
              <w:rPr>
                <w:rFonts w:asciiTheme="minorHAnsi" w:hAnsiTheme="minorHAnsi" w:cstheme="minorHAnsi"/>
                <w:sz w:val="24"/>
                <w:szCs w:val="24"/>
              </w:rPr>
              <w:t>latach 90. XX w.</w:t>
            </w:r>
          </w:p>
        </w:tc>
        <w:tc>
          <w:tcPr>
            <w:tcW w:w="2835" w:type="dxa"/>
          </w:tcPr>
          <w:p w:rsidR="00B06BC3" w:rsidRPr="000F6794" w:rsidRDefault="00B06BC3" w:rsidP="00B06BC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Reformy gospodarcze</w:t>
            </w:r>
          </w:p>
          <w:p w:rsidR="00B06BC3" w:rsidRDefault="00B06BC3" w:rsidP="00B06BC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Społeczne koszty przemian ustrojowych</w:t>
            </w:r>
          </w:p>
          <w:p w:rsidR="00B06BC3" w:rsidRPr="000F6794" w:rsidRDefault="00B06BC3" w:rsidP="00B06BC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Rozpad obozu solidarnościowego</w:t>
            </w:r>
          </w:p>
          <w:p w:rsidR="00B06BC3" w:rsidRPr="000F6794" w:rsidRDefault="00B06BC3" w:rsidP="00B06BC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Sytuacja wewnętrzna Polski</w:t>
            </w:r>
          </w:p>
          <w:p w:rsidR="00B06BC3" w:rsidRDefault="00B06BC3" w:rsidP="00B06BC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Konstytucja Rzeczypospolitej Polskiej</w:t>
            </w:r>
          </w:p>
          <w:p w:rsidR="00B06BC3" w:rsidRPr="000F6794" w:rsidRDefault="00B06BC3" w:rsidP="00B06BC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Plan Balcerowicza i</w:t>
            </w:r>
            <w:r w:rsidR="00D53BC6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jego skutki</w:t>
            </w:r>
          </w:p>
        </w:tc>
        <w:tc>
          <w:tcPr>
            <w:tcW w:w="1559" w:type="dxa"/>
          </w:tcPr>
          <w:p w:rsidR="00B06BC3" w:rsidRPr="000F6794" w:rsidRDefault="00245448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XL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>.1</w:t>
            </w:r>
          </w:p>
          <w:p w:rsidR="00B06BC3" w:rsidRPr="000F6794" w:rsidRDefault="00245448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XL</w:t>
            </w:r>
            <w:r w:rsidR="00B06BC3" w:rsidRPr="000F6794">
              <w:rPr>
                <w:rFonts w:asciiTheme="minorHAnsi" w:hAnsiTheme="minorHAnsi" w:cstheme="minorHAnsi"/>
                <w:color w:val="000000"/>
              </w:rPr>
              <w:t>.2</w:t>
            </w:r>
          </w:p>
          <w:p w:rsidR="00B06BC3" w:rsidRPr="000F6794" w:rsidRDefault="00245448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XL</w:t>
            </w:r>
            <w:r w:rsidR="00B06BC3" w:rsidRPr="000F679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.3</w:t>
            </w: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wyjaśnia znaczenie terminów: plan Balcerowicza, </w:t>
            </w:r>
            <w:r w:rsidR="00E27007">
              <w:rPr>
                <w:rFonts w:asciiTheme="minorHAnsi" w:hAnsiTheme="minorHAnsi" w:cstheme="minorHAnsi"/>
                <w:sz w:val="24"/>
                <w:szCs w:val="24"/>
              </w:rPr>
              <w:t xml:space="preserve">hiperinflacja,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gospodarka wolnorynkowa, prywatyzacja, bezrobocie, pluralizm polityczny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wdrożenia planu Balcerowicza (1990), wyboru L. Wałęsy na prezydenta (XII 1990), pierwszych w pełni demokratycznych wyborów do parlamentu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1991), wyboru A.</w:t>
            </w:r>
            <w:r w:rsidR="0082533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Kwaśniewskiego na prezydenta (1995), uchwalenia Konstytucji RP (1997), wyboru L.</w:t>
            </w:r>
            <w:r w:rsidR="0082533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Kaczyńskiego na prezydenta (2005)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 Tadeusza Mazowieckiego, Lecha Wałęsy, Leszka Balcerowicza, Jacka Kuronia, Aleksandra Kwaśniewskiego, Lecha Kaczyńskiego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założenia, realizację i skutki gospodarcze planu Balcerowicza</w:t>
            </w:r>
          </w:p>
          <w:p w:rsidR="00B06BC3" w:rsidRPr="000F6794" w:rsidRDefault="00B06BC3" w:rsidP="00EC45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wymienia reformy przeprowadzone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82533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1999</w:t>
            </w:r>
            <w:r w:rsidR="004C561C">
              <w:rPr>
                <w:rFonts w:asciiTheme="minorHAnsi" w:hAnsiTheme="minorHAnsi" w:cstheme="minorHAnsi"/>
                <w:sz w:val="24"/>
                <w:szCs w:val="24"/>
              </w:rPr>
              <w:t xml:space="preserve"> r.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najistotniejsze przemiany ustrojowe i ekonomiczne III</w:t>
            </w:r>
            <w:r w:rsidR="0082533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Rzeczypospolitej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omawia podstawy ustrojowe III</w:t>
            </w:r>
            <w:r w:rsidR="0082533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Rzeczypospolitej w świetle konstytucji z</w:t>
            </w:r>
            <w:r w:rsidR="0082533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1997 r. </w:t>
            </w:r>
          </w:p>
        </w:tc>
        <w:tc>
          <w:tcPr>
            <w:tcW w:w="4394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znaczenie termin</w:t>
            </w:r>
            <w:r w:rsidR="0082533C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„wojna na górze”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zna daty: rozwiązania PZPR (1990), uchwalenia małej konstytucji (X 1992), reformy administracyjnej (199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identyfikuje postacie:</w:t>
            </w:r>
            <w:r w:rsidR="00DF5B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Jana Olszewskiego,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Jarosława Kaczyńskiego, Ryszarda Kaczorowskiego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koszty społeczne reform gospodarczych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charakteryzuje scenę polityczną pierwszych lat demokratycznej Polski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proces budowania podstaw prawnych III Rzeczypospolitej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wyjaśnia przyczyny rozpadu obozu solidarnościowego</w:t>
            </w:r>
          </w:p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ocenia przemiany polityczne i</w:t>
            </w:r>
            <w:r w:rsidR="0082533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gospodarcze w Polsce po 1989 r.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1</w:t>
            </w:r>
          </w:p>
        </w:tc>
      </w:tr>
      <w:tr w:rsidR="00B06BC3" w:rsidRPr="000F6794" w:rsidTr="008A2157">
        <w:trPr>
          <w:gridAfter w:val="1"/>
          <w:wAfter w:w="7" w:type="dxa"/>
        </w:trPr>
        <w:tc>
          <w:tcPr>
            <w:tcW w:w="1447" w:type="dxa"/>
          </w:tcPr>
          <w:p w:rsidR="00B06BC3" w:rsidRPr="000B1F0D" w:rsidRDefault="00D60A66" w:rsidP="00B06BC3">
            <w:pPr>
              <w:snapToGrid w:val="0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 [</w:t>
            </w:r>
            <w:r w:rsidR="00B06BC3" w:rsidRPr="000B1F0D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]</w:t>
            </w:r>
            <w:r w:rsidR="00B06BC3" w:rsidRPr="000B1F0D">
              <w:rPr>
                <w:rFonts w:asciiTheme="minorHAnsi" w:hAnsiTheme="minorHAnsi" w:cstheme="minorHAnsi"/>
                <w:sz w:val="24"/>
                <w:szCs w:val="24"/>
              </w:rPr>
              <w:t xml:space="preserve"> Polska w</w:t>
            </w:r>
            <w:r w:rsidR="003565F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B06BC3" w:rsidRPr="000B1F0D">
              <w:rPr>
                <w:rFonts w:asciiTheme="minorHAnsi" w:hAnsiTheme="minorHAnsi" w:cstheme="minorHAnsi"/>
                <w:sz w:val="24"/>
                <w:szCs w:val="24"/>
              </w:rPr>
              <w:t>NATO i UE</w:t>
            </w:r>
          </w:p>
        </w:tc>
        <w:tc>
          <w:tcPr>
            <w:tcW w:w="2835" w:type="dxa"/>
          </w:tcPr>
          <w:p w:rsidR="00B06BC3" w:rsidRDefault="00B06BC3" w:rsidP="00B06BC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olska p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olityka zagraniczna</w:t>
            </w:r>
          </w:p>
          <w:p w:rsidR="00B06BC3" w:rsidRPr="000F6794" w:rsidRDefault="00B06BC3" w:rsidP="00B06BC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Polska w strukturach NATO</w:t>
            </w:r>
          </w:p>
          <w:p w:rsidR="00B06BC3" w:rsidRPr="000F6794" w:rsidRDefault="00B06BC3" w:rsidP="00B06BC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Polska droga do UE</w:t>
            </w:r>
          </w:p>
          <w:p w:rsidR="00B06BC3" w:rsidRPr="000F6794" w:rsidRDefault="00B06BC3" w:rsidP="00B06BC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Polskie społeczeństwo wobec Unii</w:t>
            </w:r>
          </w:p>
          <w:p w:rsidR="00B06BC3" w:rsidRPr="000F6794" w:rsidRDefault="00B06BC3" w:rsidP="00B06BC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Polska w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walce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z</w:t>
            </w:r>
            <w:r w:rsidR="006D546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terroryzmem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ind w:left="396" w:hanging="39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lastRenderedPageBreak/>
              <w:t>XLI.1</w:t>
            </w:r>
          </w:p>
          <w:p w:rsidR="00B06BC3" w:rsidRPr="000F6794" w:rsidRDefault="00B06BC3" w:rsidP="00B06BC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F6794">
              <w:rPr>
                <w:rFonts w:asciiTheme="minorHAnsi" w:hAnsiTheme="minorHAnsi" w:cstheme="minorHAnsi"/>
                <w:color w:val="000000"/>
              </w:rPr>
              <w:t>XLI.2</w:t>
            </w:r>
          </w:p>
          <w:p w:rsidR="00B06BC3" w:rsidRPr="000F6794" w:rsidRDefault="00B06BC3" w:rsidP="00B06B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4536" w:type="dxa"/>
          </w:tcPr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wyjaśnia znaczenie terminów: NATO, referendum akcesyjne, Unia Europejska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zna daty: przyjęcia Polski do NATO (1999), wejścia Polski do UE (2004)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przyczyny i skutki przystąpienia Polski do NATO i UE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i omawia etapy integracji Polski z UE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przedstawia postawy Polaków wobec problemu integracji Polski z UE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– omawia konsekwencje członkostwa Polski w NATO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B06BC3" w:rsidRPr="000F6794" w:rsidRDefault="00B06BC3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– wyjaśnia znaczenie terminów: Trójkąt Weimarski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Grupa Wyszehradzka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– zna daty: wyjścia ostatnich wojsk rosyjskich z Polski (1993),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obecności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polskich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żołnierzy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na wojnach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3565F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Afganistanie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od 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2002) i Iraku (2003</w:t>
            </w:r>
            <w:r w:rsidR="00DF5B4E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2008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="00673FE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określa główne kierunki polskiej polityki zagranicznej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i omawia etapy polskiej akcesji do NATO</w:t>
            </w:r>
          </w:p>
          <w:p w:rsidR="00B06BC3" w:rsidRPr="000F6794" w:rsidRDefault="00B06BC3" w:rsidP="00B06B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opisuje udział Polski w wojnie z</w:t>
            </w:r>
            <w:r w:rsidR="003565F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terroryzmem</w:t>
            </w:r>
          </w:p>
          <w:p w:rsidR="00B06BC3" w:rsidRPr="000F6794" w:rsidRDefault="00C00BF5" w:rsidP="00B06BC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>– wymienia korzyści, jakie przyniosł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0F6794">
              <w:rPr>
                <w:rFonts w:asciiTheme="minorHAnsi" w:hAnsiTheme="minorHAnsi" w:cstheme="minorHAnsi"/>
                <w:sz w:val="24"/>
                <w:szCs w:val="24"/>
              </w:rPr>
              <w:t xml:space="preserve"> Polsce integracja z UE oraz wejście do NATO</w:t>
            </w:r>
          </w:p>
        </w:tc>
        <w:tc>
          <w:tcPr>
            <w:tcW w:w="880" w:type="dxa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lastRenderedPageBreak/>
              <w:t>1</w:t>
            </w:r>
          </w:p>
        </w:tc>
      </w:tr>
      <w:tr w:rsidR="00B06BC3" w:rsidRPr="000F6794" w:rsidTr="008A2157">
        <w:tc>
          <w:tcPr>
            <w:tcW w:w="14771" w:type="dxa"/>
            <w:gridSpan w:val="5"/>
          </w:tcPr>
          <w:p w:rsidR="00B06BC3" w:rsidRPr="000F6794" w:rsidRDefault="00B06BC3" w:rsidP="00B06BC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F6794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POWTÓRZENIE WIADOMOŚCI I SPRAWDZIAN Z ROZDZIAŁU VI</w:t>
            </w:r>
          </w:p>
        </w:tc>
        <w:tc>
          <w:tcPr>
            <w:tcW w:w="887" w:type="dxa"/>
            <w:gridSpan w:val="2"/>
          </w:tcPr>
          <w:p w:rsidR="00B06BC3" w:rsidRPr="000F6794" w:rsidRDefault="00B06BC3" w:rsidP="00B06BC3">
            <w:pPr>
              <w:widowControl w:val="0"/>
              <w:suppressAutoHyphens/>
              <w:jc w:val="center"/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</w:pPr>
            <w:r w:rsidRPr="000F6794">
              <w:rPr>
                <w:rFonts w:asciiTheme="minorHAnsi" w:eastAsia="DejaVu Sans" w:hAnsiTheme="minorHAnsi" w:cstheme="minorHAnsi"/>
                <w:sz w:val="24"/>
                <w:szCs w:val="24"/>
                <w:lang w:eastAsia="pl-PL" w:bidi="pl-PL"/>
              </w:rPr>
              <w:t>2</w:t>
            </w:r>
          </w:p>
        </w:tc>
      </w:tr>
    </w:tbl>
    <w:p w:rsidR="000F6794" w:rsidRDefault="000F6794" w:rsidP="000F6794">
      <w:pPr>
        <w:rPr>
          <w:rFonts w:asciiTheme="minorHAnsi" w:hAnsiTheme="minorHAnsi" w:cstheme="minorHAnsi"/>
          <w:sz w:val="24"/>
          <w:szCs w:val="24"/>
        </w:rPr>
      </w:pPr>
    </w:p>
    <w:p w:rsidR="0027058A" w:rsidRPr="000C67C6" w:rsidRDefault="0027058A" w:rsidP="0027058A">
      <w:pPr>
        <w:rPr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Plan wynikowy opracowany przez Lidię Leszczyńską, </w:t>
      </w:r>
      <w:r w:rsidRPr="000C67C6">
        <w:rPr>
          <w:rFonts w:cstheme="minorHAnsi"/>
          <w:b/>
          <w:sz w:val="20"/>
          <w:szCs w:val="20"/>
        </w:rPr>
        <w:t xml:space="preserve">oparty na programie nauczania </w:t>
      </w:r>
      <w:r w:rsidRPr="000C67C6">
        <w:rPr>
          <w:rFonts w:cstheme="minorHAnsi"/>
          <w:b/>
          <w:i/>
          <w:sz w:val="20"/>
          <w:szCs w:val="20"/>
        </w:rPr>
        <w:t>Wczoraj i dziś</w:t>
      </w:r>
      <w:r w:rsidRPr="000C67C6">
        <w:rPr>
          <w:rFonts w:cstheme="minorHAnsi"/>
          <w:b/>
          <w:sz w:val="20"/>
          <w:szCs w:val="20"/>
        </w:rPr>
        <w:t xml:space="preserve"> autorstwa Tomasza Maćkowskiego</w:t>
      </w:r>
    </w:p>
    <w:p w:rsidR="00550E72" w:rsidRPr="000F6794" w:rsidRDefault="00550E72" w:rsidP="000F6794"/>
    <w:sectPr w:rsidR="00550E72" w:rsidRPr="000F6794" w:rsidSect="00BB371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164" w:rsidRDefault="00807164" w:rsidP="008631E7">
      <w:r>
        <w:separator/>
      </w:r>
    </w:p>
  </w:endnote>
  <w:endnote w:type="continuationSeparator" w:id="0">
    <w:p w:rsidR="00807164" w:rsidRDefault="00807164" w:rsidP="00863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164" w:rsidRDefault="00807164" w:rsidP="008631E7">
      <w:r>
        <w:separator/>
      </w:r>
    </w:p>
  </w:footnote>
  <w:footnote w:type="continuationSeparator" w:id="0">
    <w:p w:rsidR="00807164" w:rsidRDefault="00807164" w:rsidP="008631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62E"/>
    <w:multiLevelType w:val="hybridMultilevel"/>
    <w:tmpl w:val="1A42A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C11D7"/>
    <w:multiLevelType w:val="hybridMultilevel"/>
    <w:tmpl w:val="47F02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81E83"/>
    <w:multiLevelType w:val="hybridMultilevel"/>
    <w:tmpl w:val="6EE49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F34A3"/>
    <w:multiLevelType w:val="hybridMultilevel"/>
    <w:tmpl w:val="18C0E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6A679F"/>
    <w:multiLevelType w:val="hybridMultilevel"/>
    <w:tmpl w:val="057E2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1247A6"/>
    <w:multiLevelType w:val="hybridMultilevel"/>
    <w:tmpl w:val="B9101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02B02"/>
    <w:multiLevelType w:val="hybridMultilevel"/>
    <w:tmpl w:val="70643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419EA"/>
    <w:multiLevelType w:val="hybridMultilevel"/>
    <w:tmpl w:val="6D98F1F2"/>
    <w:lvl w:ilvl="0" w:tplc="7A4C3BF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F25441"/>
    <w:multiLevelType w:val="hybridMultilevel"/>
    <w:tmpl w:val="F3E2D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4A6255"/>
    <w:multiLevelType w:val="hybridMultilevel"/>
    <w:tmpl w:val="2A902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6F6A64"/>
    <w:multiLevelType w:val="hybridMultilevel"/>
    <w:tmpl w:val="2ABCF56E"/>
    <w:lvl w:ilvl="0" w:tplc="065AE7C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1252A5"/>
    <w:multiLevelType w:val="hybridMultilevel"/>
    <w:tmpl w:val="82382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0A0FB5"/>
    <w:multiLevelType w:val="hybridMultilevel"/>
    <w:tmpl w:val="80328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466819"/>
    <w:multiLevelType w:val="hybridMultilevel"/>
    <w:tmpl w:val="8AF0A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E71779"/>
    <w:multiLevelType w:val="hybridMultilevel"/>
    <w:tmpl w:val="BCF4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5161CC"/>
    <w:multiLevelType w:val="hybridMultilevel"/>
    <w:tmpl w:val="C4A0DD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124239"/>
    <w:multiLevelType w:val="hybridMultilevel"/>
    <w:tmpl w:val="9DA8C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AF755B"/>
    <w:multiLevelType w:val="hybridMultilevel"/>
    <w:tmpl w:val="E77C3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1306B1"/>
    <w:multiLevelType w:val="hybridMultilevel"/>
    <w:tmpl w:val="C4A0D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710793"/>
    <w:multiLevelType w:val="hybridMultilevel"/>
    <w:tmpl w:val="99C24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143D87"/>
    <w:multiLevelType w:val="hybridMultilevel"/>
    <w:tmpl w:val="34E21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9167DA"/>
    <w:multiLevelType w:val="hybridMultilevel"/>
    <w:tmpl w:val="D2326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DC602F"/>
    <w:multiLevelType w:val="hybridMultilevel"/>
    <w:tmpl w:val="7264F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496C0A"/>
    <w:multiLevelType w:val="hybridMultilevel"/>
    <w:tmpl w:val="CC6AA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0C474F"/>
    <w:multiLevelType w:val="hybridMultilevel"/>
    <w:tmpl w:val="B7BAD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9A02CD"/>
    <w:multiLevelType w:val="hybridMultilevel"/>
    <w:tmpl w:val="2222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470E24"/>
    <w:multiLevelType w:val="hybridMultilevel"/>
    <w:tmpl w:val="77E03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D5B51"/>
    <w:multiLevelType w:val="hybridMultilevel"/>
    <w:tmpl w:val="E78EC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E94BB1"/>
    <w:multiLevelType w:val="hybridMultilevel"/>
    <w:tmpl w:val="FE780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74FF4"/>
    <w:multiLevelType w:val="hybridMultilevel"/>
    <w:tmpl w:val="F7AC2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670CF8"/>
    <w:multiLevelType w:val="hybridMultilevel"/>
    <w:tmpl w:val="898A1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8655BC"/>
    <w:multiLevelType w:val="hybridMultilevel"/>
    <w:tmpl w:val="8F3ED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CD3E1E"/>
    <w:multiLevelType w:val="hybridMultilevel"/>
    <w:tmpl w:val="708E9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841ADA"/>
    <w:multiLevelType w:val="hybridMultilevel"/>
    <w:tmpl w:val="CAC8F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3D1EA1"/>
    <w:multiLevelType w:val="hybridMultilevel"/>
    <w:tmpl w:val="7DB27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6D503B"/>
    <w:multiLevelType w:val="hybridMultilevel"/>
    <w:tmpl w:val="44B8A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E1906"/>
    <w:multiLevelType w:val="hybridMultilevel"/>
    <w:tmpl w:val="66067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F857D7"/>
    <w:multiLevelType w:val="hybridMultilevel"/>
    <w:tmpl w:val="32123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DE5F0A"/>
    <w:multiLevelType w:val="hybridMultilevel"/>
    <w:tmpl w:val="89CCD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45394F"/>
    <w:multiLevelType w:val="hybridMultilevel"/>
    <w:tmpl w:val="91BC4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01029F"/>
    <w:multiLevelType w:val="hybridMultilevel"/>
    <w:tmpl w:val="91560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FE46DB"/>
    <w:multiLevelType w:val="hybridMultilevel"/>
    <w:tmpl w:val="B322A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50055C"/>
    <w:multiLevelType w:val="hybridMultilevel"/>
    <w:tmpl w:val="74F8EE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4A34BD"/>
    <w:multiLevelType w:val="hybridMultilevel"/>
    <w:tmpl w:val="E684E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5449D"/>
    <w:multiLevelType w:val="hybridMultilevel"/>
    <w:tmpl w:val="D818A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97755D"/>
    <w:multiLevelType w:val="hybridMultilevel"/>
    <w:tmpl w:val="8D9AB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0A2B26"/>
    <w:multiLevelType w:val="hybridMultilevel"/>
    <w:tmpl w:val="24D68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3A7FF9"/>
    <w:multiLevelType w:val="hybridMultilevel"/>
    <w:tmpl w:val="35A45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C50E72"/>
    <w:multiLevelType w:val="hybridMultilevel"/>
    <w:tmpl w:val="A03A3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43"/>
  </w:num>
  <w:num w:numId="4">
    <w:abstractNumId w:val="47"/>
  </w:num>
  <w:num w:numId="5">
    <w:abstractNumId w:val="41"/>
  </w:num>
  <w:num w:numId="6">
    <w:abstractNumId w:val="45"/>
  </w:num>
  <w:num w:numId="7">
    <w:abstractNumId w:val="37"/>
  </w:num>
  <w:num w:numId="8">
    <w:abstractNumId w:val="23"/>
  </w:num>
  <w:num w:numId="9">
    <w:abstractNumId w:val="26"/>
  </w:num>
  <w:num w:numId="10">
    <w:abstractNumId w:val="7"/>
  </w:num>
  <w:num w:numId="11">
    <w:abstractNumId w:val="33"/>
  </w:num>
  <w:num w:numId="12">
    <w:abstractNumId w:val="12"/>
  </w:num>
  <w:num w:numId="13">
    <w:abstractNumId w:val="27"/>
  </w:num>
  <w:num w:numId="14">
    <w:abstractNumId w:val="2"/>
  </w:num>
  <w:num w:numId="15">
    <w:abstractNumId w:val="40"/>
  </w:num>
  <w:num w:numId="16">
    <w:abstractNumId w:val="11"/>
  </w:num>
  <w:num w:numId="17">
    <w:abstractNumId w:val="3"/>
  </w:num>
  <w:num w:numId="18">
    <w:abstractNumId w:val="16"/>
  </w:num>
  <w:num w:numId="19">
    <w:abstractNumId w:val="20"/>
  </w:num>
  <w:num w:numId="20">
    <w:abstractNumId w:val="9"/>
  </w:num>
  <w:num w:numId="21">
    <w:abstractNumId w:val="1"/>
  </w:num>
  <w:num w:numId="22">
    <w:abstractNumId w:val="24"/>
  </w:num>
  <w:num w:numId="23">
    <w:abstractNumId w:val="36"/>
  </w:num>
  <w:num w:numId="24">
    <w:abstractNumId w:val="34"/>
  </w:num>
  <w:num w:numId="25">
    <w:abstractNumId w:val="32"/>
  </w:num>
  <w:num w:numId="26">
    <w:abstractNumId w:val="22"/>
  </w:num>
  <w:num w:numId="27">
    <w:abstractNumId w:val="38"/>
  </w:num>
  <w:num w:numId="28">
    <w:abstractNumId w:val="10"/>
  </w:num>
  <w:num w:numId="29">
    <w:abstractNumId w:val="6"/>
  </w:num>
  <w:num w:numId="30">
    <w:abstractNumId w:val="25"/>
  </w:num>
  <w:num w:numId="31">
    <w:abstractNumId w:val="4"/>
  </w:num>
  <w:num w:numId="32">
    <w:abstractNumId w:val="44"/>
  </w:num>
  <w:num w:numId="33">
    <w:abstractNumId w:val="28"/>
  </w:num>
  <w:num w:numId="34">
    <w:abstractNumId w:val="46"/>
  </w:num>
  <w:num w:numId="35">
    <w:abstractNumId w:val="29"/>
  </w:num>
  <w:num w:numId="36">
    <w:abstractNumId w:val="8"/>
  </w:num>
  <w:num w:numId="37">
    <w:abstractNumId w:val="30"/>
  </w:num>
  <w:num w:numId="38">
    <w:abstractNumId w:val="19"/>
  </w:num>
  <w:num w:numId="39">
    <w:abstractNumId w:val="5"/>
  </w:num>
  <w:num w:numId="40">
    <w:abstractNumId w:val="35"/>
  </w:num>
  <w:num w:numId="41">
    <w:abstractNumId w:val="13"/>
  </w:num>
  <w:num w:numId="42">
    <w:abstractNumId w:val="42"/>
  </w:num>
  <w:num w:numId="43">
    <w:abstractNumId w:val="17"/>
  </w:num>
  <w:num w:numId="44">
    <w:abstractNumId w:val="14"/>
  </w:num>
  <w:num w:numId="45">
    <w:abstractNumId w:val="39"/>
  </w:num>
  <w:num w:numId="46">
    <w:abstractNumId w:val="0"/>
  </w:num>
  <w:num w:numId="47">
    <w:abstractNumId w:val="31"/>
  </w:num>
  <w:num w:numId="48">
    <w:abstractNumId w:val="15"/>
  </w:num>
  <w:num w:numId="49">
    <w:abstractNumId w:val="48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568F"/>
    <w:rsid w:val="00000180"/>
    <w:rsid w:val="0000093D"/>
    <w:rsid w:val="00001569"/>
    <w:rsid w:val="00002307"/>
    <w:rsid w:val="000023F7"/>
    <w:rsid w:val="00002A1B"/>
    <w:rsid w:val="00002D68"/>
    <w:rsid w:val="000041E0"/>
    <w:rsid w:val="00004373"/>
    <w:rsid w:val="00005491"/>
    <w:rsid w:val="00005996"/>
    <w:rsid w:val="00005AD6"/>
    <w:rsid w:val="000067A2"/>
    <w:rsid w:val="0000690D"/>
    <w:rsid w:val="0000699D"/>
    <w:rsid w:val="00006E56"/>
    <w:rsid w:val="000071F8"/>
    <w:rsid w:val="00007576"/>
    <w:rsid w:val="0001055A"/>
    <w:rsid w:val="000108E2"/>
    <w:rsid w:val="00010B84"/>
    <w:rsid w:val="00010EF0"/>
    <w:rsid w:val="000116AB"/>
    <w:rsid w:val="000116DB"/>
    <w:rsid w:val="00012632"/>
    <w:rsid w:val="00012695"/>
    <w:rsid w:val="0001277B"/>
    <w:rsid w:val="000133CE"/>
    <w:rsid w:val="0001364F"/>
    <w:rsid w:val="0001467C"/>
    <w:rsid w:val="0001533E"/>
    <w:rsid w:val="00015498"/>
    <w:rsid w:val="000157FC"/>
    <w:rsid w:val="00015AC4"/>
    <w:rsid w:val="00016319"/>
    <w:rsid w:val="00017F45"/>
    <w:rsid w:val="000204F0"/>
    <w:rsid w:val="00020568"/>
    <w:rsid w:val="000209B4"/>
    <w:rsid w:val="000218C0"/>
    <w:rsid w:val="00021944"/>
    <w:rsid w:val="000229F1"/>
    <w:rsid w:val="00022B30"/>
    <w:rsid w:val="0002320B"/>
    <w:rsid w:val="00023DC2"/>
    <w:rsid w:val="00024E3D"/>
    <w:rsid w:val="00024EDC"/>
    <w:rsid w:val="000274CD"/>
    <w:rsid w:val="00027AFC"/>
    <w:rsid w:val="00027CE6"/>
    <w:rsid w:val="00027E8F"/>
    <w:rsid w:val="0003036A"/>
    <w:rsid w:val="00031357"/>
    <w:rsid w:val="0003174C"/>
    <w:rsid w:val="00031ED5"/>
    <w:rsid w:val="00032F45"/>
    <w:rsid w:val="00032F97"/>
    <w:rsid w:val="000332E9"/>
    <w:rsid w:val="00033E70"/>
    <w:rsid w:val="00034906"/>
    <w:rsid w:val="00034AE1"/>
    <w:rsid w:val="00034B40"/>
    <w:rsid w:val="00035B48"/>
    <w:rsid w:val="00035D57"/>
    <w:rsid w:val="00036A4C"/>
    <w:rsid w:val="00036E0F"/>
    <w:rsid w:val="00037298"/>
    <w:rsid w:val="0003774B"/>
    <w:rsid w:val="000378BB"/>
    <w:rsid w:val="00037A63"/>
    <w:rsid w:val="000400AB"/>
    <w:rsid w:val="00040278"/>
    <w:rsid w:val="000409DC"/>
    <w:rsid w:val="00043C93"/>
    <w:rsid w:val="00043EC4"/>
    <w:rsid w:val="00044272"/>
    <w:rsid w:val="000442CA"/>
    <w:rsid w:val="000445B1"/>
    <w:rsid w:val="0004466B"/>
    <w:rsid w:val="000451BB"/>
    <w:rsid w:val="00046076"/>
    <w:rsid w:val="000464D1"/>
    <w:rsid w:val="00046DB5"/>
    <w:rsid w:val="00047FDE"/>
    <w:rsid w:val="000500E3"/>
    <w:rsid w:val="000502CE"/>
    <w:rsid w:val="000511F2"/>
    <w:rsid w:val="000525EE"/>
    <w:rsid w:val="00052C0F"/>
    <w:rsid w:val="00052D85"/>
    <w:rsid w:val="00052FDB"/>
    <w:rsid w:val="0005349D"/>
    <w:rsid w:val="000535C1"/>
    <w:rsid w:val="000554B1"/>
    <w:rsid w:val="00055ACF"/>
    <w:rsid w:val="00055C9A"/>
    <w:rsid w:val="0005633C"/>
    <w:rsid w:val="000571E5"/>
    <w:rsid w:val="00057799"/>
    <w:rsid w:val="000577D8"/>
    <w:rsid w:val="000578EB"/>
    <w:rsid w:val="00057F25"/>
    <w:rsid w:val="000607B3"/>
    <w:rsid w:val="00060C8E"/>
    <w:rsid w:val="00060DF7"/>
    <w:rsid w:val="0006108F"/>
    <w:rsid w:val="00061396"/>
    <w:rsid w:val="00061A9A"/>
    <w:rsid w:val="00061C00"/>
    <w:rsid w:val="00061CEA"/>
    <w:rsid w:val="00062050"/>
    <w:rsid w:val="000637C6"/>
    <w:rsid w:val="00064796"/>
    <w:rsid w:val="000648DA"/>
    <w:rsid w:val="00064AAC"/>
    <w:rsid w:val="00064BC3"/>
    <w:rsid w:val="00065375"/>
    <w:rsid w:val="00065657"/>
    <w:rsid w:val="00065F76"/>
    <w:rsid w:val="000662A1"/>
    <w:rsid w:val="00066AF7"/>
    <w:rsid w:val="00067209"/>
    <w:rsid w:val="00067384"/>
    <w:rsid w:val="0006798C"/>
    <w:rsid w:val="00067DD5"/>
    <w:rsid w:val="000702FE"/>
    <w:rsid w:val="0007062A"/>
    <w:rsid w:val="00070DD5"/>
    <w:rsid w:val="00071524"/>
    <w:rsid w:val="000716F0"/>
    <w:rsid w:val="00071736"/>
    <w:rsid w:val="00071DAB"/>
    <w:rsid w:val="00071E93"/>
    <w:rsid w:val="00072452"/>
    <w:rsid w:val="00072F74"/>
    <w:rsid w:val="000730AD"/>
    <w:rsid w:val="000735C8"/>
    <w:rsid w:val="000735F1"/>
    <w:rsid w:val="00073682"/>
    <w:rsid w:val="00073789"/>
    <w:rsid w:val="0007383C"/>
    <w:rsid w:val="00073FD0"/>
    <w:rsid w:val="000748DE"/>
    <w:rsid w:val="00074A7B"/>
    <w:rsid w:val="00077D6B"/>
    <w:rsid w:val="00077E0A"/>
    <w:rsid w:val="00080783"/>
    <w:rsid w:val="00080BE1"/>
    <w:rsid w:val="00080EB0"/>
    <w:rsid w:val="00081C23"/>
    <w:rsid w:val="0008255B"/>
    <w:rsid w:val="00082958"/>
    <w:rsid w:val="00082FE8"/>
    <w:rsid w:val="00083991"/>
    <w:rsid w:val="0008414C"/>
    <w:rsid w:val="00084268"/>
    <w:rsid w:val="00084D1C"/>
    <w:rsid w:val="00087179"/>
    <w:rsid w:val="000872FA"/>
    <w:rsid w:val="0008786D"/>
    <w:rsid w:val="000878D6"/>
    <w:rsid w:val="00087D90"/>
    <w:rsid w:val="00090EB6"/>
    <w:rsid w:val="0009149E"/>
    <w:rsid w:val="000917EE"/>
    <w:rsid w:val="00091902"/>
    <w:rsid w:val="00091D6C"/>
    <w:rsid w:val="00092426"/>
    <w:rsid w:val="000939B7"/>
    <w:rsid w:val="00093A77"/>
    <w:rsid w:val="00094E94"/>
    <w:rsid w:val="00094FB6"/>
    <w:rsid w:val="00095B04"/>
    <w:rsid w:val="00096227"/>
    <w:rsid w:val="00096A7C"/>
    <w:rsid w:val="00096AE5"/>
    <w:rsid w:val="000A07D6"/>
    <w:rsid w:val="000A098F"/>
    <w:rsid w:val="000A0E4B"/>
    <w:rsid w:val="000A1A25"/>
    <w:rsid w:val="000A1E78"/>
    <w:rsid w:val="000A1EAD"/>
    <w:rsid w:val="000A2602"/>
    <w:rsid w:val="000A27E7"/>
    <w:rsid w:val="000A4118"/>
    <w:rsid w:val="000A4A0F"/>
    <w:rsid w:val="000A5A55"/>
    <w:rsid w:val="000A5E59"/>
    <w:rsid w:val="000A64B1"/>
    <w:rsid w:val="000A706C"/>
    <w:rsid w:val="000A76AE"/>
    <w:rsid w:val="000A79F5"/>
    <w:rsid w:val="000A7C39"/>
    <w:rsid w:val="000B0DD1"/>
    <w:rsid w:val="000B0DE5"/>
    <w:rsid w:val="000B1F0D"/>
    <w:rsid w:val="000B2E55"/>
    <w:rsid w:val="000B3E9C"/>
    <w:rsid w:val="000B4CE6"/>
    <w:rsid w:val="000B4D36"/>
    <w:rsid w:val="000B5A2B"/>
    <w:rsid w:val="000B63C2"/>
    <w:rsid w:val="000B78A0"/>
    <w:rsid w:val="000C0388"/>
    <w:rsid w:val="000C0477"/>
    <w:rsid w:val="000C1539"/>
    <w:rsid w:val="000C1BD2"/>
    <w:rsid w:val="000C1D06"/>
    <w:rsid w:val="000C216A"/>
    <w:rsid w:val="000C2516"/>
    <w:rsid w:val="000C4250"/>
    <w:rsid w:val="000C707A"/>
    <w:rsid w:val="000C70C4"/>
    <w:rsid w:val="000C73B9"/>
    <w:rsid w:val="000C7475"/>
    <w:rsid w:val="000D0BFF"/>
    <w:rsid w:val="000D13D3"/>
    <w:rsid w:val="000D2841"/>
    <w:rsid w:val="000D2B7E"/>
    <w:rsid w:val="000D38E8"/>
    <w:rsid w:val="000D404D"/>
    <w:rsid w:val="000D46E1"/>
    <w:rsid w:val="000D5131"/>
    <w:rsid w:val="000D6620"/>
    <w:rsid w:val="000D691C"/>
    <w:rsid w:val="000D6F21"/>
    <w:rsid w:val="000D7E17"/>
    <w:rsid w:val="000E085C"/>
    <w:rsid w:val="000E0CE2"/>
    <w:rsid w:val="000E0F86"/>
    <w:rsid w:val="000E10CD"/>
    <w:rsid w:val="000E18F5"/>
    <w:rsid w:val="000E1FE5"/>
    <w:rsid w:val="000E34EB"/>
    <w:rsid w:val="000E3E95"/>
    <w:rsid w:val="000E44FC"/>
    <w:rsid w:val="000E61AA"/>
    <w:rsid w:val="000E7414"/>
    <w:rsid w:val="000F121A"/>
    <w:rsid w:val="000F1782"/>
    <w:rsid w:val="000F2FA8"/>
    <w:rsid w:val="000F3E0A"/>
    <w:rsid w:val="000F4499"/>
    <w:rsid w:val="000F5575"/>
    <w:rsid w:val="000F5849"/>
    <w:rsid w:val="000F59D1"/>
    <w:rsid w:val="000F5E33"/>
    <w:rsid w:val="000F6399"/>
    <w:rsid w:val="000F6794"/>
    <w:rsid w:val="000F7D54"/>
    <w:rsid w:val="00100356"/>
    <w:rsid w:val="00100A25"/>
    <w:rsid w:val="0010138C"/>
    <w:rsid w:val="00101446"/>
    <w:rsid w:val="0010157C"/>
    <w:rsid w:val="0010160B"/>
    <w:rsid w:val="00101872"/>
    <w:rsid w:val="001021FA"/>
    <w:rsid w:val="00102565"/>
    <w:rsid w:val="001027D0"/>
    <w:rsid w:val="001047D3"/>
    <w:rsid w:val="00104E95"/>
    <w:rsid w:val="00105523"/>
    <w:rsid w:val="00110A12"/>
    <w:rsid w:val="001119DA"/>
    <w:rsid w:val="00111AF9"/>
    <w:rsid w:val="00111E4B"/>
    <w:rsid w:val="00111F9A"/>
    <w:rsid w:val="00112295"/>
    <w:rsid w:val="00112363"/>
    <w:rsid w:val="001123DE"/>
    <w:rsid w:val="00114134"/>
    <w:rsid w:val="0011493D"/>
    <w:rsid w:val="00114A75"/>
    <w:rsid w:val="001158DC"/>
    <w:rsid w:val="00115AF5"/>
    <w:rsid w:val="00116D4B"/>
    <w:rsid w:val="00116F65"/>
    <w:rsid w:val="00117094"/>
    <w:rsid w:val="001170C2"/>
    <w:rsid w:val="00117364"/>
    <w:rsid w:val="00117A53"/>
    <w:rsid w:val="001219D0"/>
    <w:rsid w:val="00121AD8"/>
    <w:rsid w:val="00122BBA"/>
    <w:rsid w:val="001234C6"/>
    <w:rsid w:val="00123BF5"/>
    <w:rsid w:val="00125563"/>
    <w:rsid w:val="00125E70"/>
    <w:rsid w:val="00126722"/>
    <w:rsid w:val="00126E21"/>
    <w:rsid w:val="00127A03"/>
    <w:rsid w:val="001305E3"/>
    <w:rsid w:val="00130E70"/>
    <w:rsid w:val="00131C5B"/>
    <w:rsid w:val="001321A6"/>
    <w:rsid w:val="00132687"/>
    <w:rsid w:val="00133921"/>
    <w:rsid w:val="00133AFB"/>
    <w:rsid w:val="00133B25"/>
    <w:rsid w:val="00134967"/>
    <w:rsid w:val="00134CA7"/>
    <w:rsid w:val="00134F9A"/>
    <w:rsid w:val="0013537C"/>
    <w:rsid w:val="00135909"/>
    <w:rsid w:val="00135B5B"/>
    <w:rsid w:val="00135E56"/>
    <w:rsid w:val="0013693B"/>
    <w:rsid w:val="00136A85"/>
    <w:rsid w:val="00137011"/>
    <w:rsid w:val="001370D1"/>
    <w:rsid w:val="00137FA1"/>
    <w:rsid w:val="00140597"/>
    <w:rsid w:val="00141357"/>
    <w:rsid w:val="0014147B"/>
    <w:rsid w:val="001417CD"/>
    <w:rsid w:val="00142053"/>
    <w:rsid w:val="001420C4"/>
    <w:rsid w:val="00142E28"/>
    <w:rsid w:val="00144137"/>
    <w:rsid w:val="001459AB"/>
    <w:rsid w:val="00147287"/>
    <w:rsid w:val="001473BB"/>
    <w:rsid w:val="00147589"/>
    <w:rsid w:val="00150112"/>
    <w:rsid w:val="00150505"/>
    <w:rsid w:val="001505FF"/>
    <w:rsid w:val="00150AAB"/>
    <w:rsid w:val="00150C9D"/>
    <w:rsid w:val="00151906"/>
    <w:rsid w:val="0015192F"/>
    <w:rsid w:val="00152703"/>
    <w:rsid w:val="001529E4"/>
    <w:rsid w:val="00153011"/>
    <w:rsid w:val="001532AB"/>
    <w:rsid w:val="001534FA"/>
    <w:rsid w:val="001540EB"/>
    <w:rsid w:val="00154295"/>
    <w:rsid w:val="00154708"/>
    <w:rsid w:val="00154A62"/>
    <w:rsid w:val="00154D55"/>
    <w:rsid w:val="0015541A"/>
    <w:rsid w:val="0015662E"/>
    <w:rsid w:val="00156FA3"/>
    <w:rsid w:val="0015725D"/>
    <w:rsid w:val="00157A1A"/>
    <w:rsid w:val="00157D55"/>
    <w:rsid w:val="00160E27"/>
    <w:rsid w:val="00161919"/>
    <w:rsid w:val="00163002"/>
    <w:rsid w:val="0016324C"/>
    <w:rsid w:val="00163814"/>
    <w:rsid w:val="00163A74"/>
    <w:rsid w:val="0016468E"/>
    <w:rsid w:val="00165A68"/>
    <w:rsid w:val="00165C63"/>
    <w:rsid w:val="00166A28"/>
    <w:rsid w:val="00166AEC"/>
    <w:rsid w:val="00171B61"/>
    <w:rsid w:val="001724EB"/>
    <w:rsid w:val="001729A7"/>
    <w:rsid w:val="00174231"/>
    <w:rsid w:val="00174753"/>
    <w:rsid w:val="00174813"/>
    <w:rsid w:val="00174CCA"/>
    <w:rsid w:val="00174DD2"/>
    <w:rsid w:val="00175213"/>
    <w:rsid w:val="001759D6"/>
    <w:rsid w:val="00176C45"/>
    <w:rsid w:val="00176C90"/>
    <w:rsid w:val="001778F9"/>
    <w:rsid w:val="00182346"/>
    <w:rsid w:val="001825A8"/>
    <w:rsid w:val="001826FB"/>
    <w:rsid w:val="0018318B"/>
    <w:rsid w:val="00184236"/>
    <w:rsid w:val="00184CA8"/>
    <w:rsid w:val="00184E07"/>
    <w:rsid w:val="0018529C"/>
    <w:rsid w:val="00185CD5"/>
    <w:rsid w:val="001869D2"/>
    <w:rsid w:val="0018790B"/>
    <w:rsid w:val="00190C87"/>
    <w:rsid w:val="001910C4"/>
    <w:rsid w:val="0019226C"/>
    <w:rsid w:val="00192FB8"/>
    <w:rsid w:val="0019350E"/>
    <w:rsid w:val="00193FCC"/>
    <w:rsid w:val="00194D2F"/>
    <w:rsid w:val="00196510"/>
    <w:rsid w:val="001A1022"/>
    <w:rsid w:val="001A18E0"/>
    <w:rsid w:val="001A2873"/>
    <w:rsid w:val="001A3753"/>
    <w:rsid w:val="001A38F8"/>
    <w:rsid w:val="001A4913"/>
    <w:rsid w:val="001A4AA7"/>
    <w:rsid w:val="001A4E02"/>
    <w:rsid w:val="001A5112"/>
    <w:rsid w:val="001A635B"/>
    <w:rsid w:val="001A7434"/>
    <w:rsid w:val="001A7F99"/>
    <w:rsid w:val="001B0461"/>
    <w:rsid w:val="001B085A"/>
    <w:rsid w:val="001B0DF6"/>
    <w:rsid w:val="001B10B0"/>
    <w:rsid w:val="001B152A"/>
    <w:rsid w:val="001B1A9C"/>
    <w:rsid w:val="001B2712"/>
    <w:rsid w:val="001B273D"/>
    <w:rsid w:val="001B29B5"/>
    <w:rsid w:val="001B2F12"/>
    <w:rsid w:val="001B46DB"/>
    <w:rsid w:val="001B4AAA"/>
    <w:rsid w:val="001B4E7D"/>
    <w:rsid w:val="001B6AE3"/>
    <w:rsid w:val="001B6F46"/>
    <w:rsid w:val="001B7939"/>
    <w:rsid w:val="001B7D14"/>
    <w:rsid w:val="001C0549"/>
    <w:rsid w:val="001C065E"/>
    <w:rsid w:val="001C0A4E"/>
    <w:rsid w:val="001C15D6"/>
    <w:rsid w:val="001C1C2D"/>
    <w:rsid w:val="001C24F5"/>
    <w:rsid w:val="001C2E4A"/>
    <w:rsid w:val="001C3210"/>
    <w:rsid w:val="001C3326"/>
    <w:rsid w:val="001C37E2"/>
    <w:rsid w:val="001C409C"/>
    <w:rsid w:val="001C4DAA"/>
    <w:rsid w:val="001C4EEC"/>
    <w:rsid w:val="001C5435"/>
    <w:rsid w:val="001C5445"/>
    <w:rsid w:val="001C654A"/>
    <w:rsid w:val="001C69E7"/>
    <w:rsid w:val="001C6B25"/>
    <w:rsid w:val="001C7E94"/>
    <w:rsid w:val="001D0198"/>
    <w:rsid w:val="001D020D"/>
    <w:rsid w:val="001D040F"/>
    <w:rsid w:val="001D1676"/>
    <w:rsid w:val="001D243A"/>
    <w:rsid w:val="001D25E1"/>
    <w:rsid w:val="001D3232"/>
    <w:rsid w:val="001D32C7"/>
    <w:rsid w:val="001D4CD3"/>
    <w:rsid w:val="001D4CFB"/>
    <w:rsid w:val="001D4DB8"/>
    <w:rsid w:val="001D583A"/>
    <w:rsid w:val="001D5AC6"/>
    <w:rsid w:val="001D6FF7"/>
    <w:rsid w:val="001D7C94"/>
    <w:rsid w:val="001E0584"/>
    <w:rsid w:val="001E0DC8"/>
    <w:rsid w:val="001E1E97"/>
    <w:rsid w:val="001E2C41"/>
    <w:rsid w:val="001E2F7F"/>
    <w:rsid w:val="001E31CD"/>
    <w:rsid w:val="001E413A"/>
    <w:rsid w:val="001E479C"/>
    <w:rsid w:val="001E50EA"/>
    <w:rsid w:val="001E5630"/>
    <w:rsid w:val="001E5919"/>
    <w:rsid w:val="001E64D5"/>
    <w:rsid w:val="001E756C"/>
    <w:rsid w:val="001F034C"/>
    <w:rsid w:val="001F1343"/>
    <w:rsid w:val="001F1411"/>
    <w:rsid w:val="001F1DAD"/>
    <w:rsid w:val="001F1ED9"/>
    <w:rsid w:val="001F2318"/>
    <w:rsid w:val="001F23E9"/>
    <w:rsid w:val="001F3B50"/>
    <w:rsid w:val="001F4EB3"/>
    <w:rsid w:val="001F5327"/>
    <w:rsid w:val="001F5B29"/>
    <w:rsid w:val="001F5D01"/>
    <w:rsid w:val="001F704A"/>
    <w:rsid w:val="002010F6"/>
    <w:rsid w:val="00201CEA"/>
    <w:rsid w:val="00202DBF"/>
    <w:rsid w:val="00203438"/>
    <w:rsid w:val="002038DE"/>
    <w:rsid w:val="00203AC0"/>
    <w:rsid w:val="00203B2B"/>
    <w:rsid w:val="00203B2D"/>
    <w:rsid w:val="00203B70"/>
    <w:rsid w:val="00203BD3"/>
    <w:rsid w:val="0020525B"/>
    <w:rsid w:val="002054AB"/>
    <w:rsid w:val="002055CC"/>
    <w:rsid w:val="002059AE"/>
    <w:rsid w:val="002061A9"/>
    <w:rsid w:val="00206921"/>
    <w:rsid w:val="00206C4E"/>
    <w:rsid w:val="00207416"/>
    <w:rsid w:val="00207467"/>
    <w:rsid w:val="002075E1"/>
    <w:rsid w:val="002113A3"/>
    <w:rsid w:val="00211B49"/>
    <w:rsid w:val="00211FE8"/>
    <w:rsid w:val="00212443"/>
    <w:rsid w:val="0021288B"/>
    <w:rsid w:val="00213196"/>
    <w:rsid w:val="0021489B"/>
    <w:rsid w:val="00215020"/>
    <w:rsid w:val="00215D7E"/>
    <w:rsid w:val="00215DAE"/>
    <w:rsid w:val="002163D2"/>
    <w:rsid w:val="002164A8"/>
    <w:rsid w:val="00216611"/>
    <w:rsid w:val="0021695C"/>
    <w:rsid w:val="00217DAA"/>
    <w:rsid w:val="0022024C"/>
    <w:rsid w:val="00220B2A"/>
    <w:rsid w:val="00220F7C"/>
    <w:rsid w:val="00221506"/>
    <w:rsid w:val="00221996"/>
    <w:rsid w:val="00221C99"/>
    <w:rsid w:val="0022244D"/>
    <w:rsid w:val="0022277B"/>
    <w:rsid w:val="002229DB"/>
    <w:rsid w:val="00222CC6"/>
    <w:rsid w:val="0022357B"/>
    <w:rsid w:val="00223D7F"/>
    <w:rsid w:val="002244D0"/>
    <w:rsid w:val="002245E3"/>
    <w:rsid w:val="00224E1F"/>
    <w:rsid w:val="0022586F"/>
    <w:rsid w:val="002258B4"/>
    <w:rsid w:val="002258CC"/>
    <w:rsid w:val="00225909"/>
    <w:rsid w:val="002270A9"/>
    <w:rsid w:val="00227309"/>
    <w:rsid w:val="00227313"/>
    <w:rsid w:val="002273E0"/>
    <w:rsid w:val="002273E9"/>
    <w:rsid w:val="002277BC"/>
    <w:rsid w:val="00230F6F"/>
    <w:rsid w:val="0023233F"/>
    <w:rsid w:val="00232F2E"/>
    <w:rsid w:val="00234D41"/>
    <w:rsid w:val="002356AF"/>
    <w:rsid w:val="00235A9A"/>
    <w:rsid w:val="0023628F"/>
    <w:rsid w:val="00236983"/>
    <w:rsid w:val="00237123"/>
    <w:rsid w:val="00237787"/>
    <w:rsid w:val="002406B5"/>
    <w:rsid w:val="002406C3"/>
    <w:rsid w:val="00240F3E"/>
    <w:rsid w:val="002419F5"/>
    <w:rsid w:val="00241CCC"/>
    <w:rsid w:val="002434AF"/>
    <w:rsid w:val="002437FD"/>
    <w:rsid w:val="00244D8F"/>
    <w:rsid w:val="00244F4D"/>
    <w:rsid w:val="00245448"/>
    <w:rsid w:val="00245868"/>
    <w:rsid w:val="002462CA"/>
    <w:rsid w:val="002466C3"/>
    <w:rsid w:val="0024684F"/>
    <w:rsid w:val="002469B1"/>
    <w:rsid w:val="00247D99"/>
    <w:rsid w:val="0025022A"/>
    <w:rsid w:val="00251367"/>
    <w:rsid w:val="00251BB5"/>
    <w:rsid w:val="00252469"/>
    <w:rsid w:val="00252C55"/>
    <w:rsid w:val="00252E3B"/>
    <w:rsid w:val="00253326"/>
    <w:rsid w:val="002537BF"/>
    <w:rsid w:val="00253988"/>
    <w:rsid w:val="002547CC"/>
    <w:rsid w:val="00254C79"/>
    <w:rsid w:val="002556CC"/>
    <w:rsid w:val="00256211"/>
    <w:rsid w:val="002565B8"/>
    <w:rsid w:val="00256E86"/>
    <w:rsid w:val="002575D5"/>
    <w:rsid w:val="00257F28"/>
    <w:rsid w:val="002601C1"/>
    <w:rsid w:val="00260AD0"/>
    <w:rsid w:val="00260F28"/>
    <w:rsid w:val="0026255E"/>
    <w:rsid w:val="00263586"/>
    <w:rsid w:val="002636C3"/>
    <w:rsid w:val="002649D1"/>
    <w:rsid w:val="00264E86"/>
    <w:rsid w:val="00265130"/>
    <w:rsid w:val="0026532F"/>
    <w:rsid w:val="00265913"/>
    <w:rsid w:val="00265E94"/>
    <w:rsid w:val="002667B6"/>
    <w:rsid w:val="0026772B"/>
    <w:rsid w:val="002700A2"/>
    <w:rsid w:val="00270457"/>
    <w:rsid w:val="0027058A"/>
    <w:rsid w:val="00270A43"/>
    <w:rsid w:val="00271965"/>
    <w:rsid w:val="00272131"/>
    <w:rsid w:val="00272CBF"/>
    <w:rsid w:val="002733C6"/>
    <w:rsid w:val="0027343D"/>
    <w:rsid w:val="00273671"/>
    <w:rsid w:val="002741C4"/>
    <w:rsid w:val="002746A7"/>
    <w:rsid w:val="002747D7"/>
    <w:rsid w:val="00274E8A"/>
    <w:rsid w:val="002754B4"/>
    <w:rsid w:val="002765A4"/>
    <w:rsid w:val="00276A5D"/>
    <w:rsid w:val="00276C65"/>
    <w:rsid w:val="00276E03"/>
    <w:rsid w:val="002775CC"/>
    <w:rsid w:val="00277901"/>
    <w:rsid w:val="00277936"/>
    <w:rsid w:val="00277A00"/>
    <w:rsid w:val="00277DF9"/>
    <w:rsid w:val="00281472"/>
    <w:rsid w:val="00281503"/>
    <w:rsid w:val="002818A5"/>
    <w:rsid w:val="00283D83"/>
    <w:rsid w:val="00284057"/>
    <w:rsid w:val="00284C48"/>
    <w:rsid w:val="00284E19"/>
    <w:rsid w:val="00285185"/>
    <w:rsid w:val="0028559E"/>
    <w:rsid w:val="002861BB"/>
    <w:rsid w:val="00286407"/>
    <w:rsid w:val="002865A7"/>
    <w:rsid w:val="002866EB"/>
    <w:rsid w:val="00286B66"/>
    <w:rsid w:val="00287147"/>
    <w:rsid w:val="00287293"/>
    <w:rsid w:val="00287591"/>
    <w:rsid w:val="00290DAA"/>
    <w:rsid w:val="0029124D"/>
    <w:rsid w:val="00291446"/>
    <w:rsid w:val="0029295A"/>
    <w:rsid w:val="00292A01"/>
    <w:rsid w:val="00292E18"/>
    <w:rsid w:val="00292F33"/>
    <w:rsid w:val="00294BE0"/>
    <w:rsid w:val="0029500D"/>
    <w:rsid w:val="002953FA"/>
    <w:rsid w:val="00295704"/>
    <w:rsid w:val="00297B88"/>
    <w:rsid w:val="002A0D74"/>
    <w:rsid w:val="002A2520"/>
    <w:rsid w:val="002A26CC"/>
    <w:rsid w:val="002A2F9A"/>
    <w:rsid w:val="002A380C"/>
    <w:rsid w:val="002A3A73"/>
    <w:rsid w:val="002A3ABA"/>
    <w:rsid w:val="002A3C04"/>
    <w:rsid w:val="002A3EBA"/>
    <w:rsid w:val="002A4046"/>
    <w:rsid w:val="002A5190"/>
    <w:rsid w:val="002B0123"/>
    <w:rsid w:val="002B0393"/>
    <w:rsid w:val="002B2A5C"/>
    <w:rsid w:val="002B3461"/>
    <w:rsid w:val="002B36A6"/>
    <w:rsid w:val="002B4134"/>
    <w:rsid w:val="002B42A7"/>
    <w:rsid w:val="002B5C5B"/>
    <w:rsid w:val="002B5E49"/>
    <w:rsid w:val="002B5F27"/>
    <w:rsid w:val="002B727E"/>
    <w:rsid w:val="002B7988"/>
    <w:rsid w:val="002B7F11"/>
    <w:rsid w:val="002C02D1"/>
    <w:rsid w:val="002C04CC"/>
    <w:rsid w:val="002C0D4E"/>
    <w:rsid w:val="002C1701"/>
    <w:rsid w:val="002C2D83"/>
    <w:rsid w:val="002C4870"/>
    <w:rsid w:val="002C4A13"/>
    <w:rsid w:val="002C4BEB"/>
    <w:rsid w:val="002C4C5A"/>
    <w:rsid w:val="002C549F"/>
    <w:rsid w:val="002C5512"/>
    <w:rsid w:val="002C69FF"/>
    <w:rsid w:val="002C6A09"/>
    <w:rsid w:val="002C6BDC"/>
    <w:rsid w:val="002C6D88"/>
    <w:rsid w:val="002D0B16"/>
    <w:rsid w:val="002D2215"/>
    <w:rsid w:val="002D2F02"/>
    <w:rsid w:val="002D31BE"/>
    <w:rsid w:val="002D3611"/>
    <w:rsid w:val="002D4036"/>
    <w:rsid w:val="002D433C"/>
    <w:rsid w:val="002D59DD"/>
    <w:rsid w:val="002D6649"/>
    <w:rsid w:val="002D674F"/>
    <w:rsid w:val="002D67B7"/>
    <w:rsid w:val="002D6A06"/>
    <w:rsid w:val="002D6CCB"/>
    <w:rsid w:val="002D733C"/>
    <w:rsid w:val="002E05F5"/>
    <w:rsid w:val="002E0AE0"/>
    <w:rsid w:val="002E11E8"/>
    <w:rsid w:val="002E2A5B"/>
    <w:rsid w:val="002E2ED1"/>
    <w:rsid w:val="002E3457"/>
    <w:rsid w:val="002E570B"/>
    <w:rsid w:val="002E68F4"/>
    <w:rsid w:val="002E6C2B"/>
    <w:rsid w:val="002E773C"/>
    <w:rsid w:val="002E7949"/>
    <w:rsid w:val="002E7BC1"/>
    <w:rsid w:val="002E7BEF"/>
    <w:rsid w:val="002F08E4"/>
    <w:rsid w:val="002F0AE3"/>
    <w:rsid w:val="002F0C9E"/>
    <w:rsid w:val="002F10E5"/>
    <w:rsid w:val="002F12BC"/>
    <w:rsid w:val="002F1468"/>
    <w:rsid w:val="002F1804"/>
    <w:rsid w:val="002F18FF"/>
    <w:rsid w:val="002F1BC2"/>
    <w:rsid w:val="002F3742"/>
    <w:rsid w:val="002F3AC3"/>
    <w:rsid w:val="002F3BEB"/>
    <w:rsid w:val="002F4210"/>
    <w:rsid w:val="002F42EA"/>
    <w:rsid w:val="002F43E7"/>
    <w:rsid w:val="002F4701"/>
    <w:rsid w:val="002F475F"/>
    <w:rsid w:val="002F47E9"/>
    <w:rsid w:val="002F4AEA"/>
    <w:rsid w:val="002F5001"/>
    <w:rsid w:val="002F51F6"/>
    <w:rsid w:val="002F5743"/>
    <w:rsid w:val="002F58F5"/>
    <w:rsid w:val="002F6915"/>
    <w:rsid w:val="002F782A"/>
    <w:rsid w:val="002F7D44"/>
    <w:rsid w:val="002F7D94"/>
    <w:rsid w:val="00300BE0"/>
    <w:rsid w:val="003018C7"/>
    <w:rsid w:val="003039DB"/>
    <w:rsid w:val="003042AE"/>
    <w:rsid w:val="003048DF"/>
    <w:rsid w:val="0030496C"/>
    <w:rsid w:val="00304B50"/>
    <w:rsid w:val="003060E4"/>
    <w:rsid w:val="0030637A"/>
    <w:rsid w:val="00306653"/>
    <w:rsid w:val="0030708E"/>
    <w:rsid w:val="0030741C"/>
    <w:rsid w:val="0030743E"/>
    <w:rsid w:val="0031154D"/>
    <w:rsid w:val="003115C6"/>
    <w:rsid w:val="0031172F"/>
    <w:rsid w:val="00311FB4"/>
    <w:rsid w:val="003132B3"/>
    <w:rsid w:val="0031356A"/>
    <w:rsid w:val="003135EB"/>
    <w:rsid w:val="00313DC6"/>
    <w:rsid w:val="00315459"/>
    <w:rsid w:val="00315C10"/>
    <w:rsid w:val="00315DE3"/>
    <w:rsid w:val="00316024"/>
    <w:rsid w:val="0031692B"/>
    <w:rsid w:val="00321399"/>
    <w:rsid w:val="00321B35"/>
    <w:rsid w:val="00321BD2"/>
    <w:rsid w:val="00321BFE"/>
    <w:rsid w:val="003226A3"/>
    <w:rsid w:val="00322B5A"/>
    <w:rsid w:val="003233A2"/>
    <w:rsid w:val="00323498"/>
    <w:rsid w:val="003238C5"/>
    <w:rsid w:val="0032397F"/>
    <w:rsid w:val="00323BF2"/>
    <w:rsid w:val="00323C4E"/>
    <w:rsid w:val="00324697"/>
    <w:rsid w:val="00326852"/>
    <w:rsid w:val="00326C9F"/>
    <w:rsid w:val="00327800"/>
    <w:rsid w:val="00327F37"/>
    <w:rsid w:val="00331035"/>
    <w:rsid w:val="00331060"/>
    <w:rsid w:val="00331310"/>
    <w:rsid w:val="0033136E"/>
    <w:rsid w:val="00331E2D"/>
    <w:rsid w:val="003321E9"/>
    <w:rsid w:val="00332479"/>
    <w:rsid w:val="00332EC6"/>
    <w:rsid w:val="00333B1E"/>
    <w:rsid w:val="00333B92"/>
    <w:rsid w:val="00335180"/>
    <w:rsid w:val="00335563"/>
    <w:rsid w:val="00335766"/>
    <w:rsid w:val="00336A4F"/>
    <w:rsid w:val="0033741F"/>
    <w:rsid w:val="00340E83"/>
    <w:rsid w:val="00340FB8"/>
    <w:rsid w:val="003415F9"/>
    <w:rsid w:val="00341873"/>
    <w:rsid w:val="00341C89"/>
    <w:rsid w:val="00344385"/>
    <w:rsid w:val="0034449B"/>
    <w:rsid w:val="00344563"/>
    <w:rsid w:val="00344D59"/>
    <w:rsid w:val="00344DDB"/>
    <w:rsid w:val="003451C6"/>
    <w:rsid w:val="00345704"/>
    <w:rsid w:val="003460CC"/>
    <w:rsid w:val="0034611C"/>
    <w:rsid w:val="00346374"/>
    <w:rsid w:val="003465A0"/>
    <w:rsid w:val="003468D7"/>
    <w:rsid w:val="00346F85"/>
    <w:rsid w:val="00347D9D"/>
    <w:rsid w:val="003504FD"/>
    <w:rsid w:val="0035059E"/>
    <w:rsid w:val="00350A7A"/>
    <w:rsid w:val="00350B29"/>
    <w:rsid w:val="00350D18"/>
    <w:rsid w:val="00352C9F"/>
    <w:rsid w:val="00352E00"/>
    <w:rsid w:val="00352E3E"/>
    <w:rsid w:val="00353180"/>
    <w:rsid w:val="00354465"/>
    <w:rsid w:val="003544A8"/>
    <w:rsid w:val="0035528D"/>
    <w:rsid w:val="00355567"/>
    <w:rsid w:val="00355D4E"/>
    <w:rsid w:val="003565F9"/>
    <w:rsid w:val="00356E71"/>
    <w:rsid w:val="00360B47"/>
    <w:rsid w:val="00360E96"/>
    <w:rsid w:val="00361797"/>
    <w:rsid w:val="0036373A"/>
    <w:rsid w:val="00363AB7"/>
    <w:rsid w:val="00363C99"/>
    <w:rsid w:val="00364324"/>
    <w:rsid w:val="0036436C"/>
    <w:rsid w:val="00364D5D"/>
    <w:rsid w:val="003652C9"/>
    <w:rsid w:val="003657C7"/>
    <w:rsid w:val="00366116"/>
    <w:rsid w:val="003662AC"/>
    <w:rsid w:val="00370560"/>
    <w:rsid w:val="00370D04"/>
    <w:rsid w:val="003716B1"/>
    <w:rsid w:val="00372B8F"/>
    <w:rsid w:val="00372E93"/>
    <w:rsid w:val="00373AA1"/>
    <w:rsid w:val="003741E6"/>
    <w:rsid w:val="00374419"/>
    <w:rsid w:val="00374C27"/>
    <w:rsid w:val="00375C2D"/>
    <w:rsid w:val="00376004"/>
    <w:rsid w:val="00376670"/>
    <w:rsid w:val="00377E4C"/>
    <w:rsid w:val="003809FF"/>
    <w:rsid w:val="00382B28"/>
    <w:rsid w:val="003842D0"/>
    <w:rsid w:val="003848C7"/>
    <w:rsid w:val="00384DA4"/>
    <w:rsid w:val="003856CA"/>
    <w:rsid w:val="00385857"/>
    <w:rsid w:val="0038620B"/>
    <w:rsid w:val="00386D8F"/>
    <w:rsid w:val="0038714C"/>
    <w:rsid w:val="003871CD"/>
    <w:rsid w:val="003875F0"/>
    <w:rsid w:val="0039088F"/>
    <w:rsid w:val="00390A08"/>
    <w:rsid w:val="00391210"/>
    <w:rsid w:val="0039196F"/>
    <w:rsid w:val="00391A3C"/>
    <w:rsid w:val="00391DAF"/>
    <w:rsid w:val="00391F96"/>
    <w:rsid w:val="003921F4"/>
    <w:rsid w:val="00392362"/>
    <w:rsid w:val="0039308D"/>
    <w:rsid w:val="00393476"/>
    <w:rsid w:val="00393A91"/>
    <w:rsid w:val="00394112"/>
    <w:rsid w:val="003942E5"/>
    <w:rsid w:val="00394469"/>
    <w:rsid w:val="00394CD6"/>
    <w:rsid w:val="00394E35"/>
    <w:rsid w:val="00395A1B"/>
    <w:rsid w:val="00396079"/>
    <w:rsid w:val="0039763B"/>
    <w:rsid w:val="003A0A36"/>
    <w:rsid w:val="003A10C3"/>
    <w:rsid w:val="003A25B2"/>
    <w:rsid w:val="003A3D20"/>
    <w:rsid w:val="003A3F13"/>
    <w:rsid w:val="003A4631"/>
    <w:rsid w:val="003A5A42"/>
    <w:rsid w:val="003A5A7B"/>
    <w:rsid w:val="003A5F90"/>
    <w:rsid w:val="003A66CF"/>
    <w:rsid w:val="003A6EF6"/>
    <w:rsid w:val="003A74E7"/>
    <w:rsid w:val="003B0240"/>
    <w:rsid w:val="003B029E"/>
    <w:rsid w:val="003B0AD6"/>
    <w:rsid w:val="003B0C0A"/>
    <w:rsid w:val="003B0F6F"/>
    <w:rsid w:val="003B121E"/>
    <w:rsid w:val="003B1233"/>
    <w:rsid w:val="003B18CD"/>
    <w:rsid w:val="003B1F89"/>
    <w:rsid w:val="003B3BC9"/>
    <w:rsid w:val="003B4007"/>
    <w:rsid w:val="003B4103"/>
    <w:rsid w:val="003B4D33"/>
    <w:rsid w:val="003B524C"/>
    <w:rsid w:val="003B5EFA"/>
    <w:rsid w:val="003B6059"/>
    <w:rsid w:val="003B76BF"/>
    <w:rsid w:val="003B7DB4"/>
    <w:rsid w:val="003B7EF4"/>
    <w:rsid w:val="003C0323"/>
    <w:rsid w:val="003C0884"/>
    <w:rsid w:val="003C13D4"/>
    <w:rsid w:val="003C2D3D"/>
    <w:rsid w:val="003C347A"/>
    <w:rsid w:val="003C367D"/>
    <w:rsid w:val="003C38D9"/>
    <w:rsid w:val="003C400F"/>
    <w:rsid w:val="003C62E3"/>
    <w:rsid w:val="003C648A"/>
    <w:rsid w:val="003C7987"/>
    <w:rsid w:val="003C7FEF"/>
    <w:rsid w:val="003D08D3"/>
    <w:rsid w:val="003D0EB2"/>
    <w:rsid w:val="003D119B"/>
    <w:rsid w:val="003D1312"/>
    <w:rsid w:val="003D135D"/>
    <w:rsid w:val="003D1960"/>
    <w:rsid w:val="003D2FBA"/>
    <w:rsid w:val="003D3480"/>
    <w:rsid w:val="003D34CF"/>
    <w:rsid w:val="003D354F"/>
    <w:rsid w:val="003D3790"/>
    <w:rsid w:val="003D4952"/>
    <w:rsid w:val="003D5080"/>
    <w:rsid w:val="003D5EB5"/>
    <w:rsid w:val="003D7A02"/>
    <w:rsid w:val="003D7E1D"/>
    <w:rsid w:val="003E05DF"/>
    <w:rsid w:val="003E0C32"/>
    <w:rsid w:val="003E2AB1"/>
    <w:rsid w:val="003E39A0"/>
    <w:rsid w:val="003E3B51"/>
    <w:rsid w:val="003E3DB5"/>
    <w:rsid w:val="003E3FE2"/>
    <w:rsid w:val="003E42ED"/>
    <w:rsid w:val="003E4487"/>
    <w:rsid w:val="003E44F9"/>
    <w:rsid w:val="003E48F7"/>
    <w:rsid w:val="003E4FF9"/>
    <w:rsid w:val="003E5507"/>
    <w:rsid w:val="003E579B"/>
    <w:rsid w:val="003E67CC"/>
    <w:rsid w:val="003E76FB"/>
    <w:rsid w:val="003E7E33"/>
    <w:rsid w:val="003F0403"/>
    <w:rsid w:val="003F0A00"/>
    <w:rsid w:val="003F0A5F"/>
    <w:rsid w:val="003F2E5D"/>
    <w:rsid w:val="003F306A"/>
    <w:rsid w:val="003F30CA"/>
    <w:rsid w:val="003F4289"/>
    <w:rsid w:val="003F4563"/>
    <w:rsid w:val="003F46A7"/>
    <w:rsid w:val="003F4D60"/>
    <w:rsid w:val="003F51D2"/>
    <w:rsid w:val="003F5565"/>
    <w:rsid w:val="003F59BC"/>
    <w:rsid w:val="003F5AF0"/>
    <w:rsid w:val="003F5BA2"/>
    <w:rsid w:val="003F5E92"/>
    <w:rsid w:val="003F6159"/>
    <w:rsid w:val="003F6E29"/>
    <w:rsid w:val="003F7420"/>
    <w:rsid w:val="00401622"/>
    <w:rsid w:val="00402198"/>
    <w:rsid w:val="004029BD"/>
    <w:rsid w:val="00402EE5"/>
    <w:rsid w:val="00402F38"/>
    <w:rsid w:val="004033E0"/>
    <w:rsid w:val="004034B7"/>
    <w:rsid w:val="00404D92"/>
    <w:rsid w:val="004056CB"/>
    <w:rsid w:val="00405AB0"/>
    <w:rsid w:val="00406A4A"/>
    <w:rsid w:val="00407857"/>
    <w:rsid w:val="00407ADF"/>
    <w:rsid w:val="00410EF0"/>
    <w:rsid w:val="0041225F"/>
    <w:rsid w:val="00412BBE"/>
    <w:rsid w:val="004139CD"/>
    <w:rsid w:val="00413E07"/>
    <w:rsid w:val="00414292"/>
    <w:rsid w:val="004144FE"/>
    <w:rsid w:val="004148D6"/>
    <w:rsid w:val="00414F4A"/>
    <w:rsid w:val="00414F80"/>
    <w:rsid w:val="00415823"/>
    <w:rsid w:val="00415F7A"/>
    <w:rsid w:val="00416123"/>
    <w:rsid w:val="00416820"/>
    <w:rsid w:val="0041724B"/>
    <w:rsid w:val="00417380"/>
    <w:rsid w:val="004201CA"/>
    <w:rsid w:val="004213DE"/>
    <w:rsid w:val="00421FC0"/>
    <w:rsid w:val="004224F1"/>
    <w:rsid w:val="00423FD2"/>
    <w:rsid w:val="004245F6"/>
    <w:rsid w:val="00425F6C"/>
    <w:rsid w:val="00426788"/>
    <w:rsid w:val="00427713"/>
    <w:rsid w:val="00430795"/>
    <w:rsid w:val="00432395"/>
    <w:rsid w:val="00432493"/>
    <w:rsid w:val="004337C1"/>
    <w:rsid w:val="00434358"/>
    <w:rsid w:val="0043519A"/>
    <w:rsid w:val="004355E2"/>
    <w:rsid w:val="0043616F"/>
    <w:rsid w:val="0043634C"/>
    <w:rsid w:val="0043675A"/>
    <w:rsid w:val="00436820"/>
    <w:rsid w:val="004376D3"/>
    <w:rsid w:val="004379D0"/>
    <w:rsid w:val="004400A8"/>
    <w:rsid w:val="004400D0"/>
    <w:rsid w:val="00440A61"/>
    <w:rsid w:val="004424C2"/>
    <w:rsid w:val="00442FAC"/>
    <w:rsid w:val="00443312"/>
    <w:rsid w:val="00443401"/>
    <w:rsid w:val="00443B3C"/>
    <w:rsid w:val="00443D6D"/>
    <w:rsid w:val="004440A3"/>
    <w:rsid w:val="00444390"/>
    <w:rsid w:val="00444730"/>
    <w:rsid w:val="004447C2"/>
    <w:rsid w:val="00444D6A"/>
    <w:rsid w:val="004454BB"/>
    <w:rsid w:val="00445928"/>
    <w:rsid w:val="00445BE9"/>
    <w:rsid w:val="00445D99"/>
    <w:rsid w:val="0044672E"/>
    <w:rsid w:val="004468B7"/>
    <w:rsid w:val="0044713C"/>
    <w:rsid w:val="004472A9"/>
    <w:rsid w:val="00447882"/>
    <w:rsid w:val="00450A68"/>
    <w:rsid w:val="00452066"/>
    <w:rsid w:val="00452408"/>
    <w:rsid w:val="0045302C"/>
    <w:rsid w:val="0045305A"/>
    <w:rsid w:val="00453BDF"/>
    <w:rsid w:val="00453DC8"/>
    <w:rsid w:val="00453FF5"/>
    <w:rsid w:val="0045466E"/>
    <w:rsid w:val="00455E1D"/>
    <w:rsid w:val="004561DA"/>
    <w:rsid w:val="004569B6"/>
    <w:rsid w:val="00457143"/>
    <w:rsid w:val="00457225"/>
    <w:rsid w:val="00457AF6"/>
    <w:rsid w:val="00457C9E"/>
    <w:rsid w:val="004601DB"/>
    <w:rsid w:val="00460B40"/>
    <w:rsid w:val="004626C3"/>
    <w:rsid w:val="00462A85"/>
    <w:rsid w:val="00462C2C"/>
    <w:rsid w:val="00462F71"/>
    <w:rsid w:val="00463168"/>
    <w:rsid w:val="00463248"/>
    <w:rsid w:val="004637E2"/>
    <w:rsid w:val="0046397A"/>
    <w:rsid w:val="00463CAC"/>
    <w:rsid w:val="00465CA8"/>
    <w:rsid w:val="0046607D"/>
    <w:rsid w:val="0046679F"/>
    <w:rsid w:val="0046739B"/>
    <w:rsid w:val="0046758F"/>
    <w:rsid w:val="00467CF5"/>
    <w:rsid w:val="0047081E"/>
    <w:rsid w:val="00471500"/>
    <w:rsid w:val="0047320E"/>
    <w:rsid w:val="004734E2"/>
    <w:rsid w:val="00473732"/>
    <w:rsid w:val="00473EDF"/>
    <w:rsid w:val="00474026"/>
    <w:rsid w:val="004740D4"/>
    <w:rsid w:val="004743B0"/>
    <w:rsid w:val="00474409"/>
    <w:rsid w:val="00474D40"/>
    <w:rsid w:val="004750AC"/>
    <w:rsid w:val="004752CA"/>
    <w:rsid w:val="004769BD"/>
    <w:rsid w:val="00476DD5"/>
    <w:rsid w:val="00476DDB"/>
    <w:rsid w:val="0047751E"/>
    <w:rsid w:val="00477FC8"/>
    <w:rsid w:val="004801E4"/>
    <w:rsid w:val="0048044B"/>
    <w:rsid w:val="004804FD"/>
    <w:rsid w:val="0048149D"/>
    <w:rsid w:val="00483100"/>
    <w:rsid w:val="00483992"/>
    <w:rsid w:val="00484030"/>
    <w:rsid w:val="00484101"/>
    <w:rsid w:val="004844DF"/>
    <w:rsid w:val="004845FB"/>
    <w:rsid w:val="00484D5E"/>
    <w:rsid w:val="00485E21"/>
    <w:rsid w:val="00485E9C"/>
    <w:rsid w:val="00485FE4"/>
    <w:rsid w:val="0048636A"/>
    <w:rsid w:val="00486FB7"/>
    <w:rsid w:val="00487010"/>
    <w:rsid w:val="00487F66"/>
    <w:rsid w:val="00490132"/>
    <w:rsid w:val="0049017A"/>
    <w:rsid w:val="00490E44"/>
    <w:rsid w:val="00493231"/>
    <w:rsid w:val="0049325F"/>
    <w:rsid w:val="00493E26"/>
    <w:rsid w:val="004943C4"/>
    <w:rsid w:val="00494AF6"/>
    <w:rsid w:val="0049660C"/>
    <w:rsid w:val="004973C4"/>
    <w:rsid w:val="004974EF"/>
    <w:rsid w:val="0049764E"/>
    <w:rsid w:val="00497FE9"/>
    <w:rsid w:val="004A0033"/>
    <w:rsid w:val="004A03CA"/>
    <w:rsid w:val="004A08FA"/>
    <w:rsid w:val="004A12AC"/>
    <w:rsid w:val="004A1982"/>
    <w:rsid w:val="004A1F8E"/>
    <w:rsid w:val="004A2C66"/>
    <w:rsid w:val="004A4C43"/>
    <w:rsid w:val="004A4E23"/>
    <w:rsid w:val="004A513A"/>
    <w:rsid w:val="004A5320"/>
    <w:rsid w:val="004A53EC"/>
    <w:rsid w:val="004A56B0"/>
    <w:rsid w:val="004A56CB"/>
    <w:rsid w:val="004A589A"/>
    <w:rsid w:val="004A630D"/>
    <w:rsid w:val="004A7659"/>
    <w:rsid w:val="004B024A"/>
    <w:rsid w:val="004B0710"/>
    <w:rsid w:val="004B0790"/>
    <w:rsid w:val="004B0EBB"/>
    <w:rsid w:val="004B133D"/>
    <w:rsid w:val="004B171E"/>
    <w:rsid w:val="004B180D"/>
    <w:rsid w:val="004B1F61"/>
    <w:rsid w:val="004B1F81"/>
    <w:rsid w:val="004B206D"/>
    <w:rsid w:val="004B284C"/>
    <w:rsid w:val="004B28AB"/>
    <w:rsid w:val="004B2D6E"/>
    <w:rsid w:val="004B4759"/>
    <w:rsid w:val="004B590A"/>
    <w:rsid w:val="004B591E"/>
    <w:rsid w:val="004B6A9E"/>
    <w:rsid w:val="004B7135"/>
    <w:rsid w:val="004B723F"/>
    <w:rsid w:val="004B7DA5"/>
    <w:rsid w:val="004C0920"/>
    <w:rsid w:val="004C0C1F"/>
    <w:rsid w:val="004C1B06"/>
    <w:rsid w:val="004C1BE0"/>
    <w:rsid w:val="004C270C"/>
    <w:rsid w:val="004C39B0"/>
    <w:rsid w:val="004C45C2"/>
    <w:rsid w:val="004C4642"/>
    <w:rsid w:val="004C4887"/>
    <w:rsid w:val="004C48E6"/>
    <w:rsid w:val="004C561C"/>
    <w:rsid w:val="004C5FE7"/>
    <w:rsid w:val="004C6478"/>
    <w:rsid w:val="004C6F49"/>
    <w:rsid w:val="004C74E8"/>
    <w:rsid w:val="004C7CE4"/>
    <w:rsid w:val="004C7D07"/>
    <w:rsid w:val="004D0403"/>
    <w:rsid w:val="004D0A43"/>
    <w:rsid w:val="004D0C0D"/>
    <w:rsid w:val="004D0E76"/>
    <w:rsid w:val="004D0FC3"/>
    <w:rsid w:val="004D1D8F"/>
    <w:rsid w:val="004D1F46"/>
    <w:rsid w:val="004D20A2"/>
    <w:rsid w:val="004D2DB2"/>
    <w:rsid w:val="004D3428"/>
    <w:rsid w:val="004D369C"/>
    <w:rsid w:val="004D4007"/>
    <w:rsid w:val="004D465A"/>
    <w:rsid w:val="004D4C4C"/>
    <w:rsid w:val="004D574D"/>
    <w:rsid w:val="004D5944"/>
    <w:rsid w:val="004D7325"/>
    <w:rsid w:val="004E030D"/>
    <w:rsid w:val="004E0677"/>
    <w:rsid w:val="004E14DF"/>
    <w:rsid w:val="004E1A02"/>
    <w:rsid w:val="004E2A73"/>
    <w:rsid w:val="004E2C1F"/>
    <w:rsid w:val="004E30EA"/>
    <w:rsid w:val="004E5538"/>
    <w:rsid w:val="004E65E9"/>
    <w:rsid w:val="004E6A3B"/>
    <w:rsid w:val="004E6E43"/>
    <w:rsid w:val="004E6F7F"/>
    <w:rsid w:val="004F0993"/>
    <w:rsid w:val="004F0CBC"/>
    <w:rsid w:val="004F1674"/>
    <w:rsid w:val="004F18D2"/>
    <w:rsid w:val="004F1C19"/>
    <w:rsid w:val="004F2062"/>
    <w:rsid w:val="004F2EC5"/>
    <w:rsid w:val="004F3A6F"/>
    <w:rsid w:val="004F5CCB"/>
    <w:rsid w:val="004F691D"/>
    <w:rsid w:val="004F6B00"/>
    <w:rsid w:val="004F70BA"/>
    <w:rsid w:val="004F72A0"/>
    <w:rsid w:val="004F7912"/>
    <w:rsid w:val="004F7984"/>
    <w:rsid w:val="00501F97"/>
    <w:rsid w:val="005020D5"/>
    <w:rsid w:val="005026B7"/>
    <w:rsid w:val="00502EF3"/>
    <w:rsid w:val="00504108"/>
    <w:rsid w:val="00504F9E"/>
    <w:rsid w:val="00505900"/>
    <w:rsid w:val="0050785A"/>
    <w:rsid w:val="005079B8"/>
    <w:rsid w:val="00507BFF"/>
    <w:rsid w:val="005106FC"/>
    <w:rsid w:val="0051163E"/>
    <w:rsid w:val="00512BCE"/>
    <w:rsid w:val="005130AA"/>
    <w:rsid w:val="00513F71"/>
    <w:rsid w:val="005146D1"/>
    <w:rsid w:val="00514A15"/>
    <w:rsid w:val="00514B5A"/>
    <w:rsid w:val="00514D7D"/>
    <w:rsid w:val="00514F83"/>
    <w:rsid w:val="005154A9"/>
    <w:rsid w:val="0051551C"/>
    <w:rsid w:val="00515754"/>
    <w:rsid w:val="0051713E"/>
    <w:rsid w:val="005178AB"/>
    <w:rsid w:val="00520269"/>
    <w:rsid w:val="00520687"/>
    <w:rsid w:val="0052078A"/>
    <w:rsid w:val="00520A78"/>
    <w:rsid w:val="00521149"/>
    <w:rsid w:val="0052266E"/>
    <w:rsid w:val="0052281B"/>
    <w:rsid w:val="00522FC1"/>
    <w:rsid w:val="0052321C"/>
    <w:rsid w:val="00523231"/>
    <w:rsid w:val="00523E2F"/>
    <w:rsid w:val="0052516D"/>
    <w:rsid w:val="00525FE3"/>
    <w:rsid w:val="0052618F"/>
    <w:rsid w:val="00526547"/>
    <w:rsid w:val="00526AEE"/>
    <w:rsid w:val="00526CB2"/>
    <w:rsid w:val="0052755C"/>
    <w:rsid w:val="00530F48"/>
    <w:rsid w:val="005311DB"/>
    <w:rsid w:val="00532473"/>
    <w:rsid w:val="0053358C"/>
    <w:rsid w:val="005339DD"/>
    <w:rsid w:val="00534613"/>
    <w:rsid w:val="00536729"/>
    <w:rsid w:val="00537C9F"/>
    <w:rsid w:val="0054047E"/>
    <w:rsid w:val="005404D1"/>
    <w:rsid w:val="00540824"/>
    <w:rsid w:val="00541AA2"/>
    <w:rsid w:val="00541BBA"/>
    <w:rsid w:val="00541DF6"/>
    <w:rsid w:val="00541E55"/>
    <w:rsid w:val="00542004"/>
    <w:rsid w:val="00542F31"/>
    <w:rsid w:val="0054419C"/>
    <w:rsid w:val="00545056"/>
    <w:rsid w:val="00547B92"/>
    <w:rsid w:val="0055002A"/>
    <w:rsid w:val="0055008F"/>
    <w:rsid w:val="0055034C"/>
    <w:rsid w:val="00550422"/>
    <w:rsid w:val="00550E72"/>
    <w:rsid w:val="005518F9"/>
    <w:rsid w:val="005528F0"/>
    <w:rsid w:val="005533E5"/>
    <w:rsid w:val="00553D11"/>
    <w:rsid w:val="00554389"/>
    <w:rsid w:val="00554B84"/>
    <w:rsid w:val="005557AC"/>
    <w:rsid w:val="005558BA"/>
    <w:rsid w:val="00555F2C"/>
    <w:rsid w:val="00556135"/>
    <w:rsid w:val="0055778F"/>
    <w:rsid w:val="00557B93"/>
    <w:rsid w:val="00557BBE"/>
    <w:rsid w:val="00557CFA"/>
    <w:rsid w:val="00560ED7"/>
    <w:rsid w:val="00561187"/>
    <w:rsid w:val="0056230F"/>
    <w:rsid w:val="0056235D"/>
    <w:rsid w:val="00562A74"/>
    <w:rsid w:val="00562B53"/>
    <w:rsid w:val="00563B3A"/>
    <w:rsid w:val="00564C6C"/>
    <w:rsid w:val="005664C6"/>
    <w:rsid w:val="005666AC"/>
    <w:rsid w:val="00566A6E"/>
    <w:rsid w:val="00567F34"/>
    <w:rsid w:val="005706EB"/>
    <w:rsid w:val="00571B10"/>
    <w:rsid w:val="00571EC7"/>
    <w:rsid w:val="00571ED3"/>
    <w:rsid w:val="0057269D"/>
    <w:rsid w:val="00572727"/>
    <w:rsid w:val="005727B9"/>
    <w:rsid w:val="00572BEE"/>
    <w:rsid w:val="00573179"/>
    <w:rsid w:val="00573501"/>
    <w:rsid w:val="0057415C"/>
    <w:rsid w:val="00574D5A"/>
    <w:rsid w:val="005755B8"/>
    <w:rsid w:val="00575B80"/>
    <w:rsid w:val="00577247"/>
    <w:rsid w:val="00577C48"/>
    <w:rsid w:val="0058138B"/>
    <w:rsid w:val="00581563"/>
    <w:rsid w:val="00581993"/>
    <w:rsid w:val="00581F90"/>
    <w:rsid w:val="00582446"/>
    <w:rsid w:val="00582C15"/>
    <w:rsid w:val="005830DD"/>
    <w:rsid w:val="005832D0"/>
    <w:rsid w:val="00583725"/>
    <w:rsid w:val="00583AE8"/>
    <w:rsid w:val="00583B2A"/>
    <w:rsid w:val="005846A5"/>
    <w:rsid w:val="0058495A"/>
    <w:rsid w:val="00584B02"/>
    <w:rsid w:val="00585401"/>
    <w:rsid w:val="00585478"/>
    <w:rsid w:val="00585AC0"/>
    <w:rsid w:val="00586FB1"/>
    <w:rsid w:val="00587E99"/>
    <w:rsid w:val="0059081D"/>
    <w:rsid w:val="005909A4"/>
    <w:rsid w:val="00590A31"/>
    <w:rsid w:val="00590BA9"/>
    <w:rsid w:val="005923BF"/>
    <w:rsid w:val="005931C2"/>
    <w:rsid w:val="00594051"/>
    <w:rsid w:val="0059568F"/>
    <w:rsid w:val="00595C1F"/>
    <w:rsid w:val="00596184"/>
    <w:rsid w:val="0059656B"/>
    <w:rsid w:val="00597FF9"/>
    <w:rsid w:val="005A019B"/>
    <w:rsid w:val="005A0701"/>
    <w:rsid w:val="005A151D"/>
    <w:rsid w:val="005A19B8"/>
    <w:rsid w:val="005A1BE7"/>
    <w:rsid w:val="005A3443"/>
    <w:rsid w:val="005A435F"/>
    <w:rsid w:val="005A449B"/>
    <w:rsid w:val="005A66CF"/>
    <w:rsid w:val="005A6A16"/>
    <w:rsid w:val="005A70C3"/>
    <w:rsid w:val="005A7A4C"/>
    <w:rsid w:val="005B1254"/>
    <w:rsid w:val="005B162E"/>
    <w:rsid w:val="005B1AA0"/>
    <w:rsid w:val="005B2710"/>
    <w:rsid w:val="005B3197"/>
    <w:rsid w:val="005B3FAD"/>
    <w:rsid w:val="005B44C6"/>
    <w:rsid w:val="005B4D3B"/>
    <w:rsid w:val="005B5C4E"/>
    <w:rsid w:val="005B7617"/>
    <w:rsid w:val="005B763F"/>
    <w:rsid w:val="005B7B94"/>
    <w:rsid w:val="005C0091"/>
    <w:rsid w:val="005C11CA"/>
    <w:rsid w:val="005C19F9"/>
    <w:rsid w:val="005C1E64"/>
    <w:rsid w:val="005C1F4A"/>
    <w:rsid w:val="005C2B67"/>
    <w:rsid w:val="005C2EA5"/>
    <w:rsid w:val="005C5482"/>
    <w:rsid w:val="005C6EB8"/>
    <w:rsid w:val="005C7468"/>
    <w:rsid w:val="005C7B10"/>
    <w:rsid w:val="005C7F1B"/>
    <w:rsid w:val="005D02F0"/>
    <w:rsid w:val="005D1746"/>
    <w:rsid w:val="005D25E7"/>
    <w:rsid w:val="005D2E38"/>
    <w:rsid w:val="005D31FF"/>
    <w:rsid w:val="005D4304"/>
    <w:rsid w:val="005D4729"/>
    <w:rsid w:val="005D4D71"/>
    <w:rsid w:val="005D4DE3"/>
    <w:rsid w:val="005D5D2A"/>
    <w:rsid w:val="005D64D7"/>
    <w:rsid w:val="005D6721"/>
    <w:rsid w:val="005D6D4D"/>
    <w:rsid w:val="005D73D3"/>
    <w:rsid w:val="005D7B8F"/>
    <w:rsid w:val="005E264E"/>
    <w:rsid w:val="005E2C0C"/>
    <w:rsid w:val="005E31C3"/>
    <w:rsid w:val="005E3A3C"/>
    <w:rsid w:val="005E4387"/>
    <w:rsid w:val="005E4A36"/>
    <w:rsid w:val="005E53CE"/>
    <w:rsid w:val="005E56F3"/>
    <w:rsid w:val="005E6B82"/>
    <w:rsid w:val="005E6F1F"/>
    <w:rsid w:val="005E70D8"/>
    <w:rsid w:val="005E7191"/>
    <w:rsid w:val="005F1730"/>
    <w:rsid w:val="005F19D4"/>
    <w:rsid w:val="005F1EFA"/>
    <w:rsid w:val="005F27A1"/>
    <w:rsid w:val="005F2ACA"/>
    <w:rsid w:val="005F2D3F"/>
    <w:rsid w:val="005F3A8C"/>
    <w:rsid w:val="005F4395"/>
    <w:rsid w:val="005F4655"/>
    <w:rsid w:val="005F5357"/>
    <w:rsid w:val="005F5E96"/>
    <w:rsid w:val="005F63C2"/>
    <w:rsid w:val="005F6C55"/>
    <w:rsid w:val="005F6E5A"/>
    <w:rsid w:val="005F7193"/>
    <w:rsid w:val="006008F1"/>
    <w:rsid w:val="00600EEF"/>
    <w:rsid w:val="006018DA"/>
    <w:rsid w:val="00602730"/>
    <w:rsid w:val="00602FF7"/>
    <w:rsid w:val="006038A0"/>
    <w:rsid w:val="00604274"/>
    <w:rsid w:val="00604623"/>
    <w:rsid w:val="00604A5B"/>
    <w:rsid w:val="0060503C"/>
    <w:rsid w:val="0060553C"/>
    <w:rsid w:val="00606087"/>
    <w:rsid w:val="00606483"/>
    <w:rsid w:val="00606D47"/>
    <w:rsid w:val="0060709D"/>
    <w:rsid w:val="00607854"/>
    <w:rsid w:val="00610E8B"/>
    <w:rsid w:val="00610F8D"/>
    <w:rsid w:val="006110FC"/>
    <w:rsid w:val="006128DF"/>
    <w:rsid w:val="00613749"/>
    <w:rsid w:val="00613F95"/>
    <w:rsid w:val="00614108"/>
    <w:rsid w:val="006156B3"/>
    <w:rsid w:val="00615B71"/>
    <w:rsid w:val="00616D32"/>
    <w:rsid w:val="00616F66"/>
    <w:rsid w:val="0061738E"/>
    <w:rsid w:val="006173F7"/>
    <w:rsid w:val="0062000A"/>
    <w:rsid w:val="0062049E"/>
    <w:rsid w:val="0062240D"/>
    <w:rsid w:val="0062280B"/>
    <w:rsid w:val="00623020"/>
    <w:rsid w:val="006241AA"/>
    <w:rsid w:val="006249B5"/>
    <w:rsid w:val="00624D2D"/>
    <w:rsid w:val="00624DC6"/>
    <w:rsid w:val="006255C1"/>
    <w:rsid w:val="0062588E"/>
    <w:rsid w:val="00625BEE"/>
    <w:rsid w:val="0062618C"/>
    <w:rsid w:val="00626F46"/>
    <w:rsid w:val="006310AA"/>
    <w:rsid w:val="00631344"/>
    <w:rsid w:val="00631851"/>
    <w:rsid w:val="0063204F"/>
    <w:rsid w:val="00632757"/>
    <w:rsid w:val="00632AA3"/>
    <w:rsid w:val="00632DAC"/>
    <w:rsid w:val="00633AE9"/>
    <w:rsid w:val="0063407E"/>
    <w:rsid w:val="00634098"/>
    <w:rsid w:val="00634221"/>
    <w:rsid w:val="00634AE7"/>
    <w:rsid w:val="00634D31"/>
    <w:rsid w:val="00635FE7"/>
    <w:rsid w:val="00636345"/>
    <w:rsid w:val="0063669A"/>
    <w:rsid w:val="006374A9"/>
    <w:rsid w:val="006401A2"/>
    <w:rsid w:val="00641CD7"/>
    <w:rsid w:val="006420BF"/>
    <w:rsid w:val="00643143"/>
    <w:rsid w:val="00644023"/>
    <w:rsid w:val="006446D4"/>
    <w:rsid w:val="006451E9"/>
    <w:rsid w:val="006461DE"/>
    <w:rsid w:val="00646718"/>
    <w:rsid w:val="00647039"/>
    <w:rsid w:val="006522E1"/>
    <w:rsid w:val="0065273D"/>
    <w:rsid w:val="00652C37"/>
    <w:rsid w:val="006536D8"/>
    <w:rsid w:val="00653E84"/>
    <w:rsid w:val="006550AB"/>
    <w:rsid w:val="00655C94"/>
    <w:rsid w:val="00656068"/>
    <w:rsid w:val="00656751"/>
    <w:rsid w:val="00656B19"/>
    <w:rsid w:val="00656CCA"/>
    <w:rsid w:val="00656D7D"/>
    <w:rsid w:val="00660643"/>
    <w:rsid w:val="00660F41"/>
    <w:rsid w:val="00661D85"/>
    <w:rsid w:val="00661E23"/>
    <w:rsid w:val="00662048"/>
    <w:rsid w:val="00663B07"/>
    <w:rsid w:val="00663E02"/>
    <w:rsid w:val="0066477B"/>
    <w:rsid w:val="00664F58"/>
    <w:rsid w:val="00666146"/>
    <w:rsid w:val="00666454"/>
    <w:rsid w:val="00666CBD"/>
    <w:rsid w:val="00667951"/>
    <w:rsid w:val="00667F03"/>
    <w:rsid w:val="006724F0"/>
    <w:rsid w:val="0067282B"/>
    <w:rsid w:val="00672D5E"/>
    <w:rsid w:val="006731A7"/>
    <w:rsid w:val="0067358F"/>
    <w:rsid w:val="00673E0C"/>
    <w:rsid w:val="00673FEE"/>
    <w:rsid w:val="0067402B"/>
    <w:rsid w:val="00674138"/>
    <w:rsid w:val="0067521B"/>
    <w:rsid w:val="00676AA8"/>
    <w:rsid w:val="00676CAA"/>
    <w:rsid w:val="006776CA"/>
    <w:rsid w:val="006802E4"/>
    <w:rsid w:val="00680883"/>
    <w:rsid w:val="0068413A"/>
    <w:rsid w:val="0068427B"/>
    <w:rsid w:val="00684508"/>
    <w:rsid w:val="00684844"/>
    <w:rsid w:val="00684BA3"/>
    <w:rsid w:val="006853F1"/>
    <w:rsid w:val="006854A6"/>
    <w:rsid w:val="00686292"/>
    <w:rsid w:val="006871E7"/>
    <w:rsid w:val="0068785D"/>
    <w:rsid w:val="00690385"/>
    <w:rsid w:val="0069076F"/>
    <w:rsid w:val="00691341"/>
    <w:rsid w:val="00691E78"/>
    <w:rsid w:val="00692605"/>
    <w:rsid w:val="00693424"/>
    <w:rsid w:val="00693560"/>
    <w:rsid w:val="00694220"/>
    <w:rsid w:val="00694604"/>
    <w:rsid w:val="00694C98"/>
    <w:rsid w:val="00694DB0"/>
    <w:rsid w:val="00695601"/>
    <w:rsid w:val="0069564F"/>
    <w:rsid w:val="0069566A"/>
    <w:rsid w:val="0069570C"/>
    <w:rsid w:val="00695E73"/>
    <w:rsid w:val="00695F53"/>
    <w:rsid w:val="00696355"/>
    <w:rsid w:val="0069635B"/>
    <w:rsid w:val="00696EB9"/>
    <w:rsid w:val="006A0708"/>
    <w:rsid w:val="006A0DFC"/>
    <w:rsid w:val="006A0EC5"/>
    <w:rsid w:val="006A2543"/>
    <w:rsid w:val="006A276C"/>
    <w:rsid w:val="006A2F8D"/>
    <w:rsid w:val="006A3DC7"/>
    <w:rsid w:val="006A3F85"/>
    <w:rsid w:val="006A41C0"/>
    <w:rsid w:val="006A4C7B"/>
    <w:rsid w:val="006A6947"/>
    <w:rsid w:val="006A6A42"/>
    <w:rsid w:val="006A6D91"/>
    <w:rsid w:val="006A7380"/>
    <w:rsid w:val="006A7943"/>
    <w:rsid w:val="006A7EA6"/>
    <w:rsid w:val="006A7F1A"/>
    <w:rsid w:val="006B08DD"/>
    <w:rsid w:val="006B1838"/>
    <w:rsid w:val="006B1E59"/>
    <w:rsid w:val="006B23F0"/>
    <w:rsid w:val="006B25E4"/>
    <w:rsid w:val="006B3495"/>
    <w:rsid w:val="006B37A0"/>
    <w:rsid w:val="006B4B49"/>
    <w:rsid w:val="006B55EA"/>
    <w:rsid w:val="006B566B"/>
    <w:rsid w:val="006B58E5"/>
    <w:rsid w:val="006B59BF"/>
    <w:rsid w:val="006B610A"/>
    <w:rsid w:val="006B6D91"/>
    <w:rsid w:val="006B6EF7"/>
    <w:rsid w:val="006B771E"/>
    <w:rsid w:val="006C10CB"/>
    <w:rsid w:val="006C1B46"/>
    <w:rsid w:val="006C1D26"/>
    <w:rsid w:val="006C296C"/>
    <w:rsid w:val="006C3250"/>
    <w:rsid w:val="006C3276"/>
    <w:rsid w:val="006C40F8"/>
    <w:rsid w:val="006C4484"/>
    <w:rsid w:val="006C53F8"/>
    <w:rsid w:val="006C5F0D"/>
    <w:rsid w:val="006C6697"/>
    <w:rsid w:val="006C6D37"/>
    <w:rsid w:val="006C709C"/>
    <w:rsid w:val="006C73B6"/>
    <w:rsid w:val="006D0053"/>
    <w:rsid w:val="006D031C"/>
    <w:rsid w:val="006D092E"/>
    <w:rsid w:val="006D121B"/>
    <w:rsid w:val="006D1308"/>
    <w:rsid w:val="006D1D06"/>
    <w:rsid w:val="006D1D12"/>
    <w:rsid w:val="006D2B25"/>
    <w:rsid w:val="006D3193"/>
    <w:rsid w:val="006D3331"/>
    <w:rsid w:val="006D36F0"/>
    <w:rsid w:val="006D4CDB"/>
    <w:rsid w:val="006D5468"/>
    <w:rsid w:val="006D5B67"/>
    <w:rsid w:val="006D6071"/>
    <w:rsid w:val="006D68E8"/>
    <w:rsid w:val="006D7F3A"/>
    <w:rsid w:val="006E0675"/>
    <w:rsid w:val="006E18E8"/>
    <w:rsid w:val="006E23F6"/>
    <w:rsid w:val="006E2F6C"/>
    <w:rsid w:val="006E370B"/>
    <w:rsid w:val="006E3954"/>
    <w:rsid w:val="006E407F"/>
    <w:rsid w:val="006E516E"/>
    <w:rsid w:val="006E57E3"/>
    <w:rsid w:val="006E5CE1"/>
    <w:rsid w:val="006E5E57"/>
    <w:rsid w:val="006E69A3"/>
    <w:rsid w:val="006E6E03"/>
    <w:rsid w:val="006E73BB"/>
    <w:rsid w:val="006E7A35"/>
    <w:rsid w:val="006F0AD6"/>
    <w:rsid w:val="006F0D5B"/>
    <w:rsid w:val="006F13AF"/>
    <w:rsid w:val="006F169E"/>
    <w:rsid w:val="006F2101"/>
    <w:rsid w:val="006F24AA"/>
    <w:rsid w:val="006F2E4C"/>
    <w:rsid w:val="006F336D"/>
    <w:rsid w:val="006F3A62"/>
    <w:rsid w:val="006F57C6"/>
    <w:rsid w:val="006F5F6A"/>
    <w:rsid w:val="006F78D1"/>
    <w:rsid w:val="0070003D"/>
    <w:rsid w:val="007000EA"/>
    <w:rsid w:val="007008CD"/>
    <w:rsid w:val="00701094"/>
    <w:rsid w:val="00701917"/>
    <w:rsid w:val="00701C98"/>
    <w:rsid w:val="00701DC0"/>
    <w:rsid w:val="00702177"/>
    <w:rsid w:val="0070228D"/>
    <w:rsid w:val="0070335E"/>
    <w:rsid w:val="007048FB"/>
    <w:rsid w:val="007065DD"/>
    <w:rsid w:val="00706FD0"/>
    <w:rsid w:val="00707162"/>
    <w:rsid w:val="007073A5"/>
    <w:rsid w:val="007076EB"/>
    <w:rsid w:val="00707813"/>
    <w:rsid w:val="007079B1"/>
    <w:rsid w:val="00710579"/>
    <w:rsid w:val="00710FBA"/>
    <w:rsid w:val="007111CC"/>
    <w:rsid w:val="00712560"/>
    <w:rsid w:val="0071398B"/>
    <w:rsid w:val="0071429C"/>
    <w:rsid w:val="007143A6"/>
    <w:rsid w:val="00714AAA"/>
    <w:rsid w:val="00714CA3"/>
    <w:rsid w:val="00714CE6"/>
    <w:rsid w:val="00715388"/>
    <w:rsid w:val="00715844"/>
    <w:rsid w:val="00715BCD"/>
    <w:rsid w:val="00715BE1"/>
    <w:rsid w:val="007161F1"/>
    <w:rsid w:val="007171BF"/>
    <w:rsid w:val="00717DE8"/>
    <w:rsid w:val="00720264"/>
    <w:rsid w:val="007205B4"/>
    <w:rsid w:val="00720A25"/>
    <w:rsid w:val="00720CC9"/>
    <w:rsid w:val="00722881"/>
    <w:rsid w:val="00722A7C"/>
    <w:rsid w:val="00723557"/>
    <w:rsid w:val="00723867"/>
    <w:rsid w:val="0072399F"/>
    <w:rsid w:val="00723D1F"/>
    <w:rsid w:val="00724634"/>
    <w:rsid w:val="00724B65"/>
    <w:rsid w:val="00725C63"/>
    <w:rsid w:val="0072641D"/>
    <w:rsid w:val="00726A0D"/>
    <w:rsid w:val="00726D99"/>
    <w:rsid w:val="0072719B"/>
    <w:rsid w:val="00731036"/>
    <w:rsid w:val="00731E30"/>
    <w:rsid w:val="0073230A"/>
    <w:rsid w:val="00732946"/>
    <w:rsid w:val="00733BC4"/>
    <w:rsid w:val="007340AA"/>
    <w:rsid w:val="007345F2"/>
    <w:rsid w:val="0073497D"/>
    <w:rsid w:val="00734D41"/>
    <w:rsid w:val="007355DA"/>
    <w:rsid w:val="00735A71"/>
    <w:rsid w:val="0073618E"/>
    <w:rsid w:val="0073707A"/>
    <w:rsid w:val="00737675"/>
    <w:rsid w:val="007400AD"/>
    <w:rsid w:val="00740AE4"/>
    <w:rsid w:val="00741191"/>
    <w:rsid w:val="00742C29"/>
    <w:rsid w:val="007433A8"/>
    <w:rsid w:val="00743CCF"/>
    <w:rsid w:val="00743E8B"/>
    <w:rsid w:val="00743EEE"/>
    <w:rsid w:val="00744CA9"/>
    <w:rsid w:val="00744D7E"/>
    <w:rsid w:val="007461F9"/>
    <w:rsid w:val="00746318"/>
    <w:rsid w:val="00746B9F"/>
    <w:rsid w:val="00747BFF"/>
    <w:rsid w:val="007513D6"/>
    <w:rsid w:val="007515A1"/>
    <w:rsid w:val="007516DF"/>
    <w:rsid w:val="007519EF"/>
    <w:rsid w:val="0075295E"/>
    <w:rsid w:val="00752BC6"/>
    <w:rsid w:val="0075315D"/>
    <w:rsid w:val="00755B7A"/>
    <w:rsid w:val="00756885"/>
    <w:rsid w:val="0075698B"/>
    <w:rsid w:val="00756C36"/>
    <w:rsid w:val="00756C68"/>
    <w:rsid w:val="00756FCC"/>
    <w:rsid w:val="00757A69"/>
    <w:rsid w:val="00757BE5"/>
    <w:rsid w:val="00761775"/>
    <w:rsid w:val="00761F60"/>
    <w:rsid w:val="00762623"/>
    <w:rsid w:val="0076277E"/>
    <w:rsid w:val="007628FF"/>
    <w:rsid w:val="00764115"/>
    <w:rsid w:val="00764A51"/>
    <w:rsid w:val="00764F7F"/>
    <w:rsid w:val="00765B77"/>
    <w:rsid w:val="00766ED5"/>
    <w:rsid w:val="007700D8"/>
    <w:rsid w:val="00770397"/>
    <w:rsid w:val="00770D37"/>
    <w:rsid w:val="00771691"/>
    <w:rsid w:val="007718BE"/>
    <w:rsid w:val="00771ADA"/>
    <w:rsid w:val="00771C2E"/>
    <w:rsid w:val="00771C8A"/>
    <w:rsid w:val="00772177"/>
    <w:rsid w:val="0077221A"/>
    <w:rsid w:val="00772C4F"/>
    <w:rsid w:val="007733CB"/>
    <w:rsid w:val="007735B0"/>
    <w:rsid w:val="00773B07"/>
    <w:rsid w:val="00773C3C"/>
    <w:rsid w:val="00773D51"/>
    <w:rsid w:val="00774581"/>
    <w:rsid w:val="00774D26"/>
    <w:rsid w:val="00775550"/>
    <w:rsid w:val="00775955"/>
    <w:rsid w:val="0077652C"/>
    <w:rsid w:val="00776989"/>
    <w:rsid w:val="00777848"/>
    <w:rsid w:val="00777A95"/>
    <w:rsid w:val="00780304"/>
    <w:rsid w:val="00781E3D"/>
    <w:rsid w:val="00783D34"/>
    <w:rsid w:val="00784012"/>
    <w:rsid w:val="007843B4"/>
    <w:rsid w:val="0078557B"/>
    <w:rsid w:val="0078585E"/>
    <w:rsid w:val="00786BCB"/>
    <w:rsid w:val="007872E5"/>
    <w:rsid w:val="007875F1"/>
    <w:rsid w:val="00790BA4"/>
    <w:rsid w:val="00790BB5"/>
    <w:rsid w:val="007915A0"/>
    <w:rsid w:val="007919AB"/>
    <w:rsid w:val="00791BC1"/>
    <w:rsid w:val="007942FE"/>
    <w:rsid w:val="007943AC"/>
    <w:rsid w:val="00794AC9"/>
    <w:rsid w:val="00794CAE"/>
    <w:rsid w:val="0079552C"/>
    <w:rsid w:val="00796028"/>
    <w:rsid w:val="0079684D"/>
    <w:rsid w:val="00797B19"/>
    <w:rsid w:val="007A0F26"/>
    <w:rsid w:val="007A1361"/>
    <w:rsid w:val="007A2401"/>
    <w:rsid w:val="007A2441"/>
    <w:rsid w:val="007A29E3"/>
    <w:rsid w:val="007A377F"/>
    <w:rsid w:val="007A3BBA"/>
    <w:rsid w:val="007A5C19"/>
    <w:rsid w:val="007A5CAD"/>
    <w:rsid w:val="007A5D98"/>
    <w:rsid w:val="007A6009"/>
    <w:rsid w:val="007A60D4"/>
    <w:rsid w:val="007A635C"/>
    <w:rsid w:val="007A69DE"/>
    <w:rsid w:val="007A73A0"/>
    <w:rsid w:val="007A769D"/>
    <w:rsid w:val="007A76D1"/>
    <w:rsid w:val="007A78E3"/>
    <w:rsid w:val="007A794B"/>
    <w:rsid w:val="007A7A9B"/>
    <w:rsid w:val="007B07A1"/>
    <w:rsid w:val="007B1148"/>
    <w:rsid w:val="007B294B"/>
    <w:rsid w:val="007B29E6"/>
    <w:rsid w:val="007B2FCB"/>
    <w:rsid w:val="007C07F6"/>
    <w:rsid w:val="007C0EFC"/>
    <w:rsid w:val="007C1469"/>
    <w:rsid w:val="007C1D78"/>
    <w:rsid w:val="007C26EB"/>
    <w:rsid w:val="007C2859"/>
    <w:rsid w:val="007C2C9D"/>
    <w:rsid w:val="007C3226"/>
    <w:rsid w:val="007C3E7F"/>
    <w:rsid w:val="007C44FE"/>
    <w:rsid w:val="007C5193"/>
    <w:rsid w:val="007C5276"/>
    <w:rsid w:val="007C572C"/>
    <w:rsid w:val="007C5C22"/>
    <w:rsid w:val="007C6D13"/>
    <w:rsid w:val="007C784A"/>
    <w:rsid w:val="007C78B8"/>
    <w:rsid w:val="007C7DED"/>
    <w:rsid w:val="007D05AE"/>
    <w:rsid w:val="007D1906"/>
    <w:rsid w:val="007D2659"/>
    <w:rsid w:val="007D2767"/>
    <w:rsid w:val="007D2A26"/>
    <w:rsid w:val="007D2D08"/>
    <w:rsid w:val="007D2F0D"/>
    <w:rsid w:val="007D349E"/>
    <w:rsid w:val="007D3569"/>
    <w:rsid w:val="007D4747"/>
    <w:rsid w:val="007D6295"/>
    <w:rsid w:val="007D6549"/>
    <w:rsid w:val="007D721B"/>
    <w:rsid w:val="007D7353"/>
    <w:rsid w:val="007D74E2"/>
    <w:rsid w:val="007D793A"/>
    <w:rsid w:val="007D7F42"/>
    <w:rsid w:val="007E08A0"/>
    <w:rsid w:val="007E12E8"/>
    <w:rsid w:val="007E2317"/>
    <w:rsid w:val="007E29AD"/>
    <w:rsid w:val="007E2F54"/>
    <w:rsid w:val="007E3172"/>
    <w:rsid w:val="007E38F3"/>
    <w:rsid w:val="007E3A07"/>
    <w:rsid w:val="007E3EDD"/>
    <w:rsid w:val="007E47A9"/>
    <w:rsid w:val="007E4D99"/>
    <w:rsid w:val="007E4E4C"/>
    <w:rsid w:val="007E5067"/>
    <w:rsid w:val="007E5FD3"/>
    <w:rsid w:val="007F0FD0"/>
    <w:rsid w:val="007F142B"/>
    <w:rsid w:val="007F16DF"/>
    <w:rsid w:val="007F270F"/>
    <w:rsid w:val="007F2B86"/>
    <w:rsid w:val="007F3398"/>
    <w:rsid w:val="007F35D4"/>
    <w:rsid w:val="007F4523"/>
    <w:rsid w:val="007F48CE"/>
    <w:rsid w:val="007F4EB2"/>
    <w:rsid w:val="007F53EF"/>
    <w:rsid w:val="007F54F9"/>
    <w:rsid w:val="007F5EC8"/>
    <w:rsid w:val="007F7097"/>
    <w:rsid w:val="007F78A4"/>
    <w:rsid w:val="007F7C02"/>
    <w:rsid w:val="008007B3"/>
    <w:rsid w:val="00800DC4"/>
    <w:rsid w:val="00801024"/>
    <w:rsid w:val="008014B4"/>
    <w:rsid w:val="00801AEF"/>
    <w:rsid w:val="00801E23"/>
    <w:rsid w:val="00802576"/>
    <w:rsid w:val="00802903"/>
    <w:rsid w:val="00802D5D"/>
    <w:rsid w:val="00803B33"/>
    <w:rsid w:val="008048E3"/>
    <w:rsid w:val="00805CDD"/>
    <w:rsid w:val="00806025"/>
    <w:rsid w:val="0080699B"/>
    <w:rsid w:val="00807164"/>
    <w:rsid w:val="008078D6"/>
    <w:rsid w:val="008125D2"/>
    <w:rsid w:val="00813BC7"/>
    <w:rsid w:val="00813CF5"/>
    <w:rsid w:val="00814118"/>
    <w:rsid w:val="00814895"/>
    <w:rsid w:val="0081558D"/>
    <w:rsid w:val="00816548"/>
    <w:rsid w:val="0081658B"/>
    <w:rsid w:val="00816850"/>
    <w:rsid w:val="00817205"/>
    <w:rsid w:val="008172C7"/>
    <w:rsid w:val="008179CF"/>
    <w:rsid w:val="00817D9F"/>
    <w:rsid w:val="00821FE9"/>
    <w:rsid w:val="008232CE"/>
    <w:rsid w:val="00823629"/>
    <w:rsid w:val="008236CB"/>
    <w:rsid w:val="00823FA4"/>
    <w:rsid w:val="00825092"/>
    <w:rsid w:val="008252FF"/>
    <w:rsid w:val="0082533C"/>
    <w:rsid w:val="00825C16"/>
    <w:rsid w:val="00825FB3"/>
    <w:rsid w:val="00826CC1"/>
    <w:rsid w:val="00826CF0"/>
    <w:rsid w:val="00826E8D"/>
    <w:rsid w:val="00827A69"/>
    <w:rsid w:val="00827A9C"/>
    <w:rsid w:val="00830F3F"/>
    <w:rsid w:val="008314DF"/>
    <w:rsid w:val="00831890"/>
    <w:rsid w:val="00832ABA"/>
    <w:rsid w:val="0083310C"/>
    <w:rsid w:val="00833602"/>
    <w:rsid w:val="00835D3D"/>
    <w:rsid w:val="008363DC"/>
    <w:rsid w:val="008378F1"/>
    <w:rsid w:val="00837F27"/>
    <w:rsid w:val="008409FD"/>
    <w:rsid w:val="00840A81"/>
    <w:rsid w:val="008424C3"/>
    <w:rsid w:val="008426A6"/>
    <w:rsid w:val="008433E9"/>
    <w:rsid w:val="00843F6F"/>
    <w:rsid w:val="00844717"/>
    <w:rsid w:val="00845A6E"/>
    <w:rsid w:val="00845CE7"/>
    <w:rsid w:val="0084621E"/>
    <w:rsid w:val="008468A0"/>
    <w:rsid w:val="00851814"/>
    <w:rsid w:val="00853B87"/>
    <w:rsid w:val="0085416A"/>
    <w:rsid w:val="00854ADB"/>
    <w:rsid w:val="00856AEA"/>
    <w:rsid w:val="00857537"/>
    <w:rsid w:val="008576DE"/>
    <w:rsid w:val="008600AB"/>
    <w:rsid w:val="0086028A"/>
    <w:rsid w:val="008606B2"/>
    <w:rsid w:val="008607AA"/>
    <w:rsid w:val="00860FD4"/>
    <w:rsid w:val="00861259"/>
    <w:rsid w:val="00861351"/>
    <w:rsid w:val="00861C1A"/>
    <w:rsid w:val="00862362"/>
    <w:rsid w:val="008631E7"/>
    <w:rsid w:val="0086384C"/>
    <w:rsid w:val="008643D5"/>
    <w:rsid w:val="008653FC"/>
    <w:rsid w:val="00865ACB"/>
    <w:rsid w:val="00866B5D"/>
    <w:rsid w:val="00866DC8"/>
    <w:rsid w:val="00870F8C"/>
    <w:rsid w:val="0087252A"/>
    <w:rsid w:val="00874F0F"/>
    <w:rsid w:val="00875092"/>
    <w:rsid w:val="008753EC"/>
    <w:rsid w:val="008754C4"/>
    <w:rsid w:val="00875D60"/>
    <w:rsid w:val="00876329"/>
    <w:rsid w:val="00877257"/>
    <w:rsid w:val="008779E0"/>
    <w:rsid w:val="008803EA"/>
    <w:rsid w:val="00880F3B"/>
    <w:rsid w:val="00881861"/>
    <w:rsid w:val="00881E82"/>
    <w:rsid w:val="00883E71"/>
    <w:rsid w:val="008841B2"/>
    <w:rsid w:val="00886601"/>
    <w:rsid w:val="00886CA7"/>
    <w:rsid w:val="008873C1"/>
    <w:rsid w:val="00887BBE"/>
    <w:rsid w:val="00890324"/>
    <w:rsid w:val="0089094D"/>
    <w:rsid w:val="0089101E"/>
    <w:rsid w:val="00891027"/>
    <w:rsid w:val="00891309"/>
    <w:rsid w:val="00891D3F"/>
    <w:rsid w:val="0089274A"/>
    <w:rsid w:val="00892977"/>
    <w:rsid w:val="0089389B"/>
    <w:rsid w:val="008940D5"/>
    <w:rsid w:val="00894268"/>
    <w:rsid w:val="00894694"/>
    <w:rsid w:val="00894CA6"/>
    <w:rsid w:val="00894E4B"/>
    <w:rsid w:val="008959D3"/>
    <w:rsid w:val="008963CA"/>
    <w:rsid w:val="008963D9"/>
    <w:rsid w:val="00896769"/>
    <w:rsid w:val="00896C51"/>
    <w:rsid w:val="00896CC2"/>
    <w:rsid w:val="00896E64"/>
    <w:rsid w:val="008970E2"/>
    <w:rsid w:val="00897197"/>
    <w:rsid w:val="00897DF1"/>
    <w:rsid w:val="008A0E5C"/>
    <w:rsid w:val="008A0F89"/>
    <w:rsid w:val="008A16AF"/>
    <w:rsid w:val="008A1C0E"/>
    <w:rsid w:val="008A1E37"/>
    <w:rsid w:val="008A2157"/>
    <w:rsid w:val="008A25E2"/>
    <w:rsid w:val="008A2F86"/>
    <w:rsid w:val="008A4904"/>
    <w:rsid w:val="008A5857"/>
    <w:rsid w:val="008A5E7E"/>
    <w:rsid w:val="008A6604"/>
    <w:rsid w:val="008A68BA"/>
    <w:rsid w:val="008A6A3C"/>
    <w:rsid w:val="008A6FB5"/>
    <w:rsid w:val="008A73D9"/>
    <w:rsid w:val="008B0034"/>
    <w:rsid w:val="008B0110"/>
    <w:rsid w:val="008B0616"/>
    <w:rsid w:val="008B0F33"/>
    <w:rsid w:val="008B2CC6"/>
    <w:rsid w:val="008B6016"/>
    <w:rsid w:val="008B68F8"/>
    <w:rsid w:val="008B6B5D"/>
    <w:rsid w:val="008B7645"/>
    <w:rsid w:val="008B7BDE"/>
    <w:rsid w:val="008C02B8"/>
    <w:rsid w:val="008C030E"/>
    <w:rsid w:val="008C0934"/>
    <w:rsid w:val="008C0B48"/>
    <w:rsid w:val="008C0B93"/>
    <w:rsid w:val="008C1BFB"/>
    <w:rsid w:val="008C1E69"/>
    <w:rsid w:val="008C23EC"/>
    <w:rsid w:val="008C25EC"/>
    <w:rsid w:val="008C2BC7"/>
    <w:rsid w:val="008C2E85"/>
    <w:rsid w:val="008C2FB1"/>
    <w:rsid w:val="008C303A"/>
    <w:rsid w:val="008C3C6B"/>
    <w:rsid w:val="008C4403"/>
    <w:rsid w:val="008C4901"/>
    <w:rsid w:val="008C4D02"/>
    <w:rsid w:val="008C5556"/>
    <w:rsid w:val="008C571F"/>
    <w:rsid w:val="008C5787"/>
    <w:rsid w:val="008C59F2"/>
    <w:rsid w:val="008C5CDC"/>
    <w:rsid w:val="008C5D87"/>
    <w:rsid w:val="008C6154"/>
    <w:rsid w:val="008C75C1"/>
    <w:rsid w:val="008C7880"/>
    <w:rsid w:val="008D105D"/>
    <w:rsid w:val="008D1985"/>
    <w:rsid w:val="008D2299"/>
    <w:rsid w:val="008D33DE"/>
    <w:rsid w:val="008D38AE"/>
    <w:rsid w:val="008D435B"/>
    <w:rsid w:val="008D54A4"/>
    <w:rsid w:val="008D58F6"/>
    <w:rsid w:val="008D6A6F"/>
    <w:rsid w:val="008D6BA7"/>
    <w:rsid w:val="008D7BD5"/>
    <w:rsid w:val="008E006C"/>
    <w:rsid w:val="008E168E"/>
    <w:rsid w:val="008E1D15"/>
    <w:rsid w:val="008E2321"/>
    <w:rsid w:val="008E2885"/>
    <w:rsid w:val="008E3B4F"/>
    <w:rsid w:val="008E3E55"/>
    <w:rsid w:val="008E50C0"/>
    <w:rsid w:val="008E5779"/>
    <w:rsid w:val="008E5F25"/>
    <w:rsid w:val="008E6B8A"/>
    <w:rsid w:val="008E748B"/>
    <w:rsid w:val="008E755E"/>
    <w:rsid w:val="008E78F3"/>
    <w:rsid w:val="008F08A0"/>
    <w:rsid w:val="008F0BDB"/>
    <w:rsid w:val="008F0E13"/>
    <w:rsid w:val="008F164B"/>
    <w:rsid w:val="008F24DB"/>
    <w:rsid w:val="008F26C2"/>
    <w:rsid w:val="008F276F"/>
    <w:rsid w:val="008F2D80"/>
    <w:rsid w:val="008F38B0"/>
    <w:rsid w:val="008F42EF"/>
    <w:rsid w:val="008F4A6A"/>
    <w:rsid w:val="008F4C2B"/>
    <w:rsid w:val="008F4EC0"/>
    <w:rsid w:val="008F60CB"/>
    <w:rsid w:val="008F61D9"/>
    <w:rsid w:val="008F709C"/>
    <w:rsid w:val="008F7773"/>
    <w:rsid w:val="008F7952"/>
    <w:rsid w:val="0090017D"/>
    <w:rsid w:val="009005D6"/>
    <w:rsid w:val="00901CBD"/>
    <w:rsid w:val="00902077"/>
    <w:rsid w:val="009020B3"/>
    <w:rsid w:val="00902C11"/>
    <w:rsid w:val="00903044"/>
    <w:rsid w:val="00903414"/>
    <w:rsid w:val="009040D1"/>
    <w:rsid w:val="00905721"/>
    <w:rsid w:val="00907511"/>
    <w:rsid w:val="00907D69"/>
    <w:rsid w:val="009106EA"/>
    <w:rsid w:val="009131B3"/>
    <w:rsid w:val="00913810"/>
    <w:rsid w:val="009139BB"/>
    <w:rsid w:val="0091509D"/>
    <w:rsid w:val="0091570F"/>
    <w:rsid w:val="00916687"/>
    <w:rsid w:val="0091709F"/>
    <w:rsid w:val="00917B1C"/>
    <w:rsid w:val="009204E1"/>
    <w:rsid w:val="00920ED6"/>
    <w:rsid w:val="009215A0"/>
    <w:rsid w:val="00921936"/>
    <w:rsid w:val="00921A72"/>
    <w:rsid w:val="0092229C"/>
    <w:rsid w:val="00922C60"/>
    <w:rsid w:val="00923A64"/>
    <w:rsid w:val="00923B42"/>
    <w:rsid w:val="00924833"/>
    <w:rsid w:val="009249F2"/>
    <w:rsid w:val="00925007"/>
    <w:rsid w:val="009258B1"/>
    <w:rsid w:val="00925907"/>
    <w:rsid w:val="00926880"/>
    <w:rsid w:val="00926CC7"/>
    <w:rsid w:val="009274B3"/>
    <w:rsid w:val="009302E4"/>
    <w:rsid w:val="00931923"/>
    <w:rsid w:val="00932825"/>
    <w:rsid w:val="0093292C"/>
    <w:rsid w:val="00932AB2"/>
    <w:rsid w:val="00932D8B"/>
    <w:rsid w:val="00933408"/>
    <w:rsid w:val="0093353F"/>
    <w:rsid w:val="00934251"/>
    <w:rsid w:val="00934926"/>
    <w:rsid w:val="00934D03"/>
    <w:rsid w:val="00934F83"/>
    <w:rsid w:val="00935CA1"/>
    <w:rsid w:val="009363EC"/>
    <w:rsid w:val="0093651D"/>
    <w:rsid w:val="009365F4"/>
    <w:rsid w:val="009371C6"/>
    <w:rsid w:val="0093722C"/>
    <w:rsid w:val="00937AF8"/>
    <w:rsid w:val="0094014C"/>
    <w:rsid w:val="00940456"/>
    <w:rsid w:val="00940899"/>
    <w:rsid w:val="0094098C"/>
    <w:rsid w:val="00940FAC"/>
    <w:rsid w:val="00941350"/>
    <w:rsid w:val="00941F72"/>
    <w:rsid w:val="00943158"/>
    <w:rsid w:val="009435F7"/>
    <w:rsid w:val="0094421E"/>
    <w:rsid w:val="009448C7"/>
    <w:rsid w:val="0094493C"/>
    <w:rsid w:val="009456E5"/>
    <w:rsid w:val="009457D1"/>
    <w:rsid w:val="0094649E"/>
    <w:rsid w:val="00947464"/>
    <w:rsid w:val="0094763D"/>
    <w:rsid w:val="009477DD"/>
    <w:rsid w:val="009477E6"/>
    <w:rsid w:val="00950458"/>
    <w:rsid w:val="00950D5B"/>
    <w:rsid w:val="00952174"/>
    <w:rsid w:val="00952810"/>
    <w:rsid w:val="00953426"/>
    <w:rsid w:val="0095346A"/>
    <w:rsid w:val="009534A1"/>
    <w:rsid w:val="009536B2"/>
    <w:rsid w:val="0095374F"/>
    <w:rsid w:val="00954656"/>
    <w:rsid w:val="00954780"/>
    <w:rsid w:val="00954D35"/>
    <w:rsid w:val="0095740D"/>
    <w:rsid w:val="00957754"/>
    <w:rsid w:val="0095777B"/>
    <w:rsid w:val="00957DF7"/>
    <w:rsid w:val="00960037"/>
    <w:rsid w:val="009606BF"/>
    <w:rsid w:val="00961558"/>
    <w:rsid w:val="00961852"/>
    <w:rsid w:val="00961DC8"/>
    <w:rsid w:val="00962D1D"/>
    <w:rsid w:val="0096348E"/>
    <w:rsid w:val="00963649"/>
    <w:rsid w:val="00963F01"/>
    <w:rsid w:val="00964C4E"/>
    <w:rsid w:val="0096631D"/>
    <w:rsid w:val="00966623"/>
    <w:rsid w:val="00966BE2"/>
    <w:rsid w:val="00966C29"/>
    <w:rsid w:val="00967C76"/>
    <w:rsid w:val="0097010E"/>
    <w:rsid w:val="0097011F"/>
    <w:rsid w:val="0097028C"/>
    <w:rsid w:val="009702C9"/>
    <w:rsid w:val="00970F09"/>
    <w:rsid w:val="009730A2"/>
    <w:rsid w:val="009752D5"/>
    <w:rsid w:val="00975CF2"/>
    <w:rsid w:val="009760B7"/>
    <w:rsid w:val="00976441"/>
    <w:rsid w:val="00977CA4"/>
    <w:rsid w:val="00977F21"/>
    <w:rsid w:val="00980ABB"/>
    <w:rsid w:val="00982042"/>
    <w:rsid w:val="0098292E"/>
    <w:rsid w:val="009830FE"/>
    <w:rsid w:val="00983DE4"/>
    <w:rsid w:val="009843D0"/>
    <w:rsid w:val="00985571"/>
    <w:rsid w:val="009858BF"/>
    <w:rsid w:val="009865B1"/>
    <w:rsid w:val="009867C7"/>
    <w:rsid w:val="00986B1F"/>
    <w:rsid w:val="009905E5"/>
    <w:rsid w:val="0099115E"/>
    <w:rsid w:val="0099198E"/>
    <w:rsid w:val="0099226A"/>
    <w:rsid w:val="0099343A"/>
    <w:rsid w:val="00995541"/>
    <w:rsid w:val="009962E1"/>
    <w:rsid w:val="00997D51"/>
    <w:rsid w:val="00997EF1"/>
    <w:rsid w:val="009A00FB"/>
    <w:rsid w:val="009A0212"/>
    <w:rsid w:val="009A0275"/>
    <w:rsid w:val="009A0730"/>
    <w:rsid w:val="009A0C7A"/>
    <w:rsid w:val="009A15D5"/>
    <w:rsid w:val="009A17B4"/>
    <w:rsid w:val="009A1E83"/>
    <w:rsid w:val="009A22E3"/>
    <w:rsid w:val="009A3595"/>
    <w:rsid w:val="009A3810"/>
    <w:rsid w:val="009A38BC"/>
    <w:rsid w:val="009A3AE7"/>
    <w:rsid w:val="009A3FBF"/>
    <w:rsid w:val="009A5E76"/>
    <w:rsid w:val="009A5EBD"/>
    <w:rsid w:val="009A635A"/>
    <w:rsid w:val="009A6BE4"/>
    <w:rsid w:val="009A6E30"/>
    <w:rsid w:val="009A70DC"/>
    <w:rsid w:val="009A7E04"/>
    <w:rsid w:val="009B023A"/>
    <w:rsid w:val="009B054E"/>
    <w:rsid w:val="009B0FCC"/>
    <w:rsid w:val="009B12ED"/>
    <w:rsid w:val="009B1478"/>
    <w:rsid w:val="009B26B9"/>
    <w:rsid w:val="009B2E13"/>
    <w:rsid w:val="009B2E6C"/>
    <w:rsid w:val="009B3167"/>
    <w:rsid w:val="009B3236"/>
    <w:rsid w:val="009B328D"/>
    <w:rsid w:val="009B33A8"/>
    <w:rsid w:val="009B340A"/>
    <w:rsid w:val="009B37FE"/>
    <w:rsid w:val="009B3E63"/>
    <w:rsid w:val="009B53A6"/>
    <w:rsid w:val="009B54C1"/>
    <w:rsid w:val="009B5845"/>
    <w:rsid w:val="009B5886"/>
    <w:rsid w:val="009B606E"/>
    <w:rsid w:val="009B6146"/>
    <w:rsid w:val="009B614F"/>
    <w:rsid w:val="009B64B6"/>
    <w:rsid w:val="009B6B09"/>
    <w:rsid w:val="009B6C17"/>
    <w:rsid w:val="009B77D9"/>
    <w:rsid w:val="009C0207"/>
    <w:rsid w:val="009C0521"/>
    <w:rsid w:val="009C23F7"/>
    <w:rsid w:val="009C2A6F"/>
    <w:rsid w:val="009C2AFE"/>
    <w:rsid w:val="009C33C8"/>
    <w:rsid w:val="009C344A"/>
    <w:rsid w:val="009C462F"/>
    <w:rsid w:val="009C4E97"/>
    <w:rsid w:val="009C5184"/>
    <w:rsid w:val="009C5A0F"/>
    <w:rsid w:val="009C619E"/>
    <w:rsid w:val="009C6389"/>
    <w:rsid w:val="009C646A"/>
    <w:rsid w:val="009C6904"/>
    <w:rsid w:val="009C6E44"/>
    <w:rsid w:val="009D0A81"/>
    <w:rsid w:val="009D16A7"/>
    <w:rsid w:val="009D1B10"/>
    <w:rsid w:val="009D1EDE"/>
    <w:rsid w:val="009D1F5E"/>
    <w:rsid w:val="009D286E"/>
    <w:rsid w:val="009D2B16"/>
    <w:rsid w:val="009D2ED6"/>
    <w:rsid w:val="009D3737"/>
    <w:rsid w:val="009D4189"/>
    <w:rsid w:val="009D49CC"/>
    <w:rsid w:val="009D4A09"/>
    <w:rsid w:val="009D4F40"/>
    <w:rsid w:val="009D5133"/>
    <w:rsid w:val="009D528B"/>
    <w:rsid w:val="009D572F"/>
    <w:rsid w:val="009D5C28"/>
    <w:rsid w:val="009D5F7B"/>
    <w:rsid w:val="009D6068"/>
    <w:rsid w:val="009D6B9C"/>
    <w:rsid w:val="009D6C6F"/>
    <w:rsid w:val="009D7127"/>
    <w:rsid w:val="009D72A7"/>
    <w:rsid w:val="009D778F"/>
    <w:rsid w:val="009E0265"/>
    <w:rsid w:val="009E063B"/>
    <w:rsid w:val="009E09DD"/>
    <w:rsid w:val="009E0C2F"/>
    <w:rsid w:val="009E1F36"/>
    <w:rsid w:val="009E25A0"/>
    <w:rsid w:val="009E3161"/>
    <w:rsid w:val="009E441D"/>
    <w:rsid w:val="009E45A8"/>
    <w:rsid w:val="009E4842"/>
    <w:rsid w:val="009E508A"/>
    <w:rsid w:val="009E5B1E"/>
    <w:rsid w:val="009E67FB"/>
    <w:rsid w:val="009E784F"/>
    <w:rsid w:val="009E7C83"/>
    <w:rsid w:val="009F12D9"/>
    <w:rsid w:val="009F1352"/>
    <w:rsid w:val="009F1DA5"/>
    <w:rsid w:val="009F2219"/>
    <w:rsid w:val="009F2EC8"/>
    <w:rsid w:val="009F465D"/>
    <w:rsid w:val="009F4696"/>
    <w:rsid w:val="009F4EFF"/>
    <w:rsid w:val="009F5084"/>
    <w:rsid w:val="009F5547"/>
    <w:rsid w:val="009F57C6"/>
    <w:rsid w:val="009F57EC"/>
    <w:rsid w:val="009F58DF"/>
    <w:rsid w:val="009F590B"/>
    <w:rsid w:val="009F5A8D"/>
    <w:rsid w:val="009F70DD"/>
    <w:rsid w:val="009F75C3"/>
    <w:rsid w:val="009F7BAC"/>
    <w:rsid w:val="009F7BB4"/>
    <w:rsid w:val="00A00599"/>
    <w:rsid w:val="00A0080E"/>
    <w:rsid w:val="00A02CAB"/>
    <w:rsid w:val="00A02EEF"/>
    <w:rsid w:val="00A0312C"/>
    <w:rsid w:val="00A04BC4"/>
    <w:rsid w:val="00A052C5"/>
    <w:rsid w:val="00A052CC"/>
    <w:rsid w:val="00A05D26"/>
    <w:rsid w:val="00A05F94"/>
    <w:rsid w:val="00A062AA"/>
    <w:rsid w:val="00A06A7E"/>
    <w:rsid w:val="00A070BD"/>
    <w:rsid w:val="00A10073"/>
    <w:rsid w:val="00A11034"/>
    <w:rsid w:val="00A120D8"/>
    <w:rsid w:val="00A1237C"/>
    <w:rsid w:val="00A12DC2"/>
    <w:rsid w:val="00A1303B"/>
    <w:rsid w:val="00A13AB5"/>
    <w:rsid w:val="00A13DEC"/>
    <w:rsid w:val="00A13F92"/>
    <w:rsid w:val="00A1444C"/>
    <w:rsid w:val="00A144CD"/>
    <w:rsid w:val="00A14BC1"/>
    <w:rsid w:val="00A164C9"/>
    <w:rsid w:val="00A16FA0"/>
    <w:rsid w:val="00A17AAE"/>
    <w:rsid w:val="00A20B0B"/>
    <w:rsid w:val="00A2258A"/>
    <w:rsid w:val="00A22CB2"/>
    <w:rsid w:val="00A22CE6"/>
    <w:rsid w:val="00A235B9"/>
    <w:rsid w:val="00A23954"/>
    <w:rsid w:val="00A23A36"/>
    <w:rsid w:val="00A23AF3"/>
    <w:rsid w:val="00A23BBC"/>
    <w:rsid w:val="00A23FB6"/>
    <w:rsid w:val="00A26437"/>
    <w:rsid w:val="00A265C9"/>
    <w:rsid w:val="00A26642"/>
    <w:rsid w:val="00A30494"/>
    <w:rsid w:val="00A30715"/>
    <w:rsid w:val="00A316B6"/>
    <w:rsid w:val="00A327D8"/>
    <w:rsid w:val="00A32A66"/>
    <w:rsid w:val="00A331B3"/>
    <w:rsid w:val="00A33C4E"/>
    <w:rsid w:val="00A34514"/>
    <w:rsid w:val="00A345CC"/>
    <w:rsid w:val="00A347A9"/>
    <w:rsid w:val="00A34BEF"/>
    <w:rsid w:val="00A352B8"/>
    <w:rsid w:val="00A35743"/>
    <w:rsid w:val="00A35C57"/>
    <w:rsid w:val="00A35E92"/>
    <w:rsid w:val="00A36963"/>
    <w:rsid w:val="00A37954"/>
    <w:rsid w:val="00A406DC"/>
    <w:rsid w:val="00A40C8C"/>
    <w:rsid w:val="00A40FF5"/>
    <w:rsid w:val="00A41DDF"/>
    <w:rsid w:val="00A42AA0"/>
    <w:rsid w:val="00A42DA9"/>
    <w:rsid w:val="00A43478"/>
    <w:rsid w:val="00A4366C"/>
    <w:rsid w:val="00A44F7E"/>
    <w:rsid w:val="00A46B47"/>
    <w:rsid w:val="00A470E6"/>
    <w:rsid w:val="00A47B40"/>
    <w:rsid w:val="00A50031"/>
    <w:rsid w:val="00A50A23"/>
    <w:rsid w:val="00A50C75"/>
    <w:rsid w:val="00A50F43"/>
    <w:rsid w:val="00A5200E"/>
    <w:rsid w:val="00A52204"/>
    <w:rsid w:val="00A54BC9"/>
    <w:rsid w:val="00A557A3"/>
    <w:rsid w:val="00A55B78"/>
    <w:rsid w:val="00A560D9"/>
    <w:rsid w:val="00A56D60"/>
    <w:rsid w:val="00A57048"/>
    <w:rsid w:val="00A57A24"/>
    <w:rsid w:val="00A57A77"/>
    <w:rsid w:val="00A57D0F"/>
    <w:rsid w:val="00A60D32"/>
    <w:rsid w:val="00A60F32"/>
    <w:rsid w:val="00A61586"/>
    <w:rsid w:val="00A61D26"/>
    <w:rsid w:val="00A61FC9"/>
    <w:rsid w:val="00A62296"/>
    <w:rsid w:val="00A62B55"/>
    <w:rsid w:val="00A62F83"/>
    <w:rsid w:val="00A6304D"/>
    <w:rsid w:val="00A633D2"/>
    <w:rsid w:val="00A635DB"/>
    <w:rsid w:val="00A6377F"/>
    <w:rsid w:val="00A6409D"/>
    <w:rsid w:val="00A64CA1"/>
    <w:rsid w:val="00A6569F"/>
    <w:rsid w:val="00A67535"/>
    <w:rsid w:val="00A6759D"/>
    <w:rsid w:val="00A6788F"/>
    <w:rsid w:val="00A679BE"/>
    <w:rsid w:val="00A67ABC"/>
    <w:rsid w:val="00A71211"/>
    <w:rsid w:val="00A71240"/>
    <w:rsid w:val="00A71498"/>
    <w:rsid w:val="00A71CFA"/>
    <w:rsid w:val="00A71F75"/>
    <w:rsid w:val="00A72895"/>
    <w:rsid w:val="00A729C1"/>
    <w:rsid w:val="00A73128"/>
    <w:rsid w:val="00A7416B"/>
    <w:rsid w:val="00A74347"/>
    <w:rsid w:val="00A747A0"/>
    <w:rsid w:val="00A766E9"/>
    <w:rsid w:val="00A77A0B"/>
    <w:rsid w:val="00A77A6A"/>
    <w:rsid w:val="00A800DE"/>
    <w:rsid w:val="00A805AA"/>
    <w:rsid w:val="00A81106"/>
    <w:rsid w:val="00A8139E"/>
    <w:rsid w:val="00A81EDE"/>
    <w:rsid w:val="00A82C76"/>
    <w:rsid w:val="00A833F6"/>
    <w:rsid w:val="00A840AA"/>
    <w:rsid w:val="00A85264"/>
    <w:rsid w:val="00A875DE"/>
    <w:rsid w:val="00A879FC"/>
    <w:rsid w:val="00A87AC6"/>
    <w:rsid w:val="00A87BBD"/>
    <w:rsid w:val="00A87CE2"/>
    <w:rsid w:val="00A90200"/>
    <w:rsid w:val="00A90555"/>
    <w:rsid w:val="00A90F28"/>
    <w:rsid w:val="00A9113A"/>
    <w:rsid w:val="00A91242"/>
    <w:rsid w:val="00A92A15"/>
    <w:rsid w:val="00A937F8"/>
    <w:rsid w:val="00A943EA"/>
    <w:rsid w:val="00A94A90"/>
    <w:rsid w:val="00A94C69"/>
    <w:rsid w:val="00A95E71"/>
    <w:rsid w:val="00A960A7"/>
    <w:rsid w:val="00A96F0E"/>
    <w:rsid w:val="00AA0422"/>
    <w:rsid w:val="00AA09A0"/>
    <w:rsid w:val="00AA0EBD"/>
    <w:rsid w:val="00AA129D"/>
    <w:rsid w:val="00AA19BC"/>
    <w:rsid w:val="00AA1BAF"/>
    <w:rsid w:val="00AA21AD"/>
    <w:rsid w:val="00AA26F0"/>
    <w:rsid w:val="00AA39AE"/>
    <w:rsid w:val="00AA60DB"/>
    <w:rsid w:val="00AA66DC"/>
    <w:rsid w:val="00AA69EE"/>
    <w:rsid w:val="00AA7A12"/>
    <w:rsid w:val="00AB089B"/>
    <w:rsid w:val="00AB0D13"/>
    <w:rsid w:val="00AB1A2F"/>
    <w:rsid w:val="00AB20D6"/>
    <w:rsid w:val="00AB2F2B"/>
    <w:rsid w:val="00AB3547"/>
    <w:rsid w:val="00AB37A7"/>
    <w:rsid w:val="00AB397E"/>
    <w:rsid w:val="00AB6153"/>
    <w:rsid w:val="00AB62D3"/>
    <w:rsid w:val="00AB6ABF"/>
    <w:rsid w:val="00AB7D47"/>
    <w:rsid w:val="00AB7F1B"/>
    <w:rsid w:val="00AC0C41"/>
    <w:rsid w:val="00AC0C67"/>
    <w:rsid w:val="00AC18D2"/>
    <w:rsid w:val="00AC2399"/>
    <w:rsid w:val="00AC27D2"/>
    <w:rsid w:val="00AC30EA"/>
    <w:rsid w:val="00AC36B6"/>
    <w:rsid w:val="00AC3708"/>
    <w:rsid w:val="00AC3B49"/>
    <w:rsid w:val="00AC45F2"/>
    <w:rsid w:val="00AC6FFF"/>
    <w:rsid w:val="00AD001D"/>
    <w:rsid w:val="00AD0249"/>
    <w:rsid w:val="00AD0EE7"/>
    <w:rsid w:val="00AD1444"/>
    <w:rsid w:val="00AD1542"/>
    <w:rsid w:val="00AD19E3"/>
    <w:rsid w:val="00AD2DC7"/>
    <w:rsid w:val="00AD317D"/>
    <w:rsid w:val="00AD3DDC"/>
    <w:rsid w:val="00AD4C70"/>
    <w:rsid w:val="00AD5197"/>
    <w:rsid w:val="00AD5A49"/>
    <w:rsid w:val="00AD6DB6"/>
    <w:rsid w:val="00AD7504"/>
    <w:rsid w:val="00AD7FCA"/>
    <w:rsid w:val="00AE0B68"/>
    <w:rsid w:val="00AE1351"/>
    <w:rsid w:val="00AE14AF"/>
    <w:rsid w:val="00AE1892"/>
    <w:rsid w:val="00AE21DB"/>
    <w:rsid w:val="00AE2662"/>
    <w:rsid w:val="00AE2D04"/>
    <w:rsid w:val="00AE2E93"/>
    <w:rsid w:val="00AE3E1E"/>
    <w:rsid w:val="00AE425F"/>
    <w:rsid w:val="00AE57DE"/>
    <w:rsid w:val="00AE57F4"/>
    <w:rsid w:val="00AE6AFC"/>
    <w:rsid w:val="00AE77E1"/>
    <w:rsid w:val="00AF0042"/>
    <w:rsid w:val="00AF0561"/>
    <w:rsid w:val="00AF070E"/>
    <w:rsid w:val="00AF0A00"/>
    <w:rsid w:val="00AF0FC4"/>
    <w:rsid w:val="00AF1614"/>
    <w:rsid w:val="00AF2188"/>
    <w:rsid w:val="00AF4EF3"/>
    <w:rsid w:val="00AF61CE"/>
    <w:rsid w:val="00AF6D4C"/>
    <w:rsid w:val="00AF6E68"/>
    <w:rsid w:val="00AF7620"/>
    <w:rsid w:val="00AF7C45"/>
    <w:rsid w:val="00B0180D"/>
    <w:rsid w:val="00B01A0E"/>
    <w:rsid w:val="00B01B01"/>
    <w:rsid w:val="00B01F99"/>
    <w:rsid w:val="00B01FCF"/>
    <w:rsid w:val="00B02C5C"/>
    <w:rsid w:val="00B02F11"/>
    <w:rsid w:val="00B0341B"/>
    <w:rsid w:val="00B0378E"/>
    <w:rsid w:val="00B0385E"/>
    <w:rsid w:val="00B03C39"/>
    <w:rsid w:val="00B050AE"/>
    <w:rsid w:val="00B05BD4"/>
    <w:rsid w:val="00B0617B"/>
    <w:rsid w:val="00B06BC3"/>
    <w:rsid w:val="00B06F57"/>
    <w:rsid w:val="00B0765B"/>
    <w:rsid w:val="00B10002"/>
    <w:rsid w:val="00B10093"/>
    <w:rsid w:val="00B105D1"/>
    <w:rsid w:val="00B11A27"/>
    <w:rsid w:val="00B12CF8"/>
    <w:rsid w:val="00B13703"/>
    <w:rsid w:val="00B13C18"/>
    <w:rsid w:val="00B145DE"/>
    <w:rsid w:val="00B1546C"/>
    <w:rsid w:val="00B15B9D"/>
    <w:rsid w:val="00B160F5"/>
    <w:rsid w:val="00B16517"/>
    <w:rsid w:val="00B178D5"/>
    <w:rsid w:val="00B17E78"/>
    <w:rsid w:val="00B205D3"/>
    <w:rsid w:val="00B2104E"/>
    <w:rsid w:val="00B21968"/>
    <w:rsid w:val="00B219FA"/>
    <w:rsid w:val="00B21AB8"/>
    <w:rsid w:val="00B21B2C"/>
    <w:rsid w:val="00B21F47"/>
    <w:rsid w:val="00B221D3"/>
    <w:rsid w:val="00B22E43"/>
    <w:rsid w:val="00B2305A"/>
    <w:rsid w:val="00B2342A"/>
    <w:rsid w:val="00B25E4D"/>
    <w:rsid w:val="00B26051"/>
    <w:rsid w:val="00B268E4"/>
    <w:rsid w:val="00B26DF7"/>
    <w:rsid w:val="00B27045"/>
    <w:rsid w:val="00B2708E"/>
    <w:rsid w:val="00B30D09"/>
    <w:rsid w:val="00B313A0"/>
    <w:rsid w:val="00B3142F"/>
    <w:rsid w:val="00B32138"/>
    <w:rsid w:val="00B3251F"/>
    <w:rsid w:val="00B33382"/>
    <w:rsid w:val="00B33DBE"/>
    <w:rsid w:val="00B348DA"/>
    <w:rsid w:val="00B35D2C"/>
    <w:rsid w:val="00B36A30"/>
    <w:rsid w:val="00B36E9E"/>
    <w:rsid w:val="00B40250"/>
    <w:rsid w:val="00B40536"/>
    <w:rsid w:val="00B40EB5"/>
    <w:rsid w:val="00B4169B"/>
    <w:rsid w:val="00B425FB"/>
    <w:rsid w:val="00B43D5F"/>
    <w:rsid w:val="00B43F7E"/>
    <w:rsid w:val="00B4436F"/>
    <w:rsid w:val="00B44D62"/>
    <w:rsid w:val="00B455A4"/>
    <w:rsid w:val="00B45843"/>
    <w:rsid w:val="00B464C9"/>
    <w:rsid w:val="00B46671"/>
    <w:rsid w:val="00B466A2"/>
    <w:rsid w:val="00B466B5"/>
    <w:rsid w:val="00B46838"/>
    <w:rsid w:val="00B46ECE"/>
    <w:rsid w:val="00B477DD"/>
    <w:rsid w:val="00B479CC"/>
    <w:rsid w:val="00B47D04"/>
    <w:rsid w:val="00B47E76"/>
    <w:rsid w:val="00B50015"/>
    <w:rsid w:val="00B50285"/>
    <w:rsid w:val="00B50850"/>
    <w:rsid w:val="00B50A73"/>
    <w:rsid w:val="00B50C7A"/>
    <w:rsid w:val="00B5175B"/>
    <w:rsid w:val="00B51FE7"/>
    <w:rsid w:val="00B52AC7"/>
    <w:rsid w:val="00B53C7B"/>
    <w:rsid w:val="00B53DD1"/>
    <w:rsid w:val="00B5407E"/>
    <w:rsid w:val="00B54BAE"/>
    <w:rsid w:val="00B54FE8"/>
    <w:rsid w:val="00B55173"/>
    <w:rsid w:val="00B552C3"/>
    <w:rsid w:val="00B5619B"/>
    <w:rsid w:val="00B56FFE"/>
    <w:rsid w:val="00B5715D"/>
    <w:rsid w:val="00B57F97"/>
    <w:rsid w:val="00B609C2"/>
    <w:rsid w:val="00B60A88"/>
    <w:rsid w:val="00B6110B"/>
    <w:rsid w:val="00B617E4"/>
    <w:rsid w:val="00B619D8"/>
    <w:rsid w:val="00B6240E"/>
    <w:rsid w:val="00B62A51"/>
    <w:rsid w:val="00B62C1B"/>
    <w:rsid w:val="00B62DF1"/>
    <w:rsid w:val="00B630EE"/>
    <w:rsid w:val="00B6360A"/>
    <w:rsid w:val="00B63F52"/>
    <w:rsid w:val="00B6440A"/>
    <w:rsid w:val="00B64D3F"/>
    <w:rsid w:val="00B6611E"/>
    <w:rsid w:val="00B665B4"/>
    <w:rsid w:val="00B66A13"/>
    <w:rsid w:val="00B66BF9"/>
    <w:rsid w:val="00B66F9E"/>
    <w:rsid w:val="00B67CD5"/>
    <w:rsid w:val="00B702C2"/>
    <w:rsid w:val="00B70D16"/>
    <w:rsid w:val="00B721AE"/>
    <w:rsid w:val="00B72561"/>
    <w:rsid w:val="00B725A1"/>
    <w:rsid w:val="00B737A1"/>
    <w:rsid w:val="00B73965"/>
    <w:rsid w:val="00B73A2B"/>
    <w:rsid w:val="00B73A8C"/>
    <w:rsid w:val="00B73AE6"/>
    <w:rsid w:val="00B73AEF"/>
    <w:rsid w:val="00B73AFB"/>
    <w:rsid w:val="00B73B8B"/>
    <w:rsid w:val="00B75FA2"/>
    <w:rsid w:val="00B76A07"/>
    <w:rsid w:val="00B76A25"/>
    <w:rsid w:val="00B7731E"/>
    <w:rsid w:val="00B80210"/>
    <w:rsid w:val="00B80690"/>
    <w:rsid w:val="00B8153F"/>
    <w:rsid w:val="00B818CA"/>
    <w:rsid w:val="00B827A7"/>
    <w:rsid w:val="00B82F00"/>
    <w:rsid w:val="00B83FD6"/>
    <w:rsid w:val="00B84A0C"/>
    <w:rsid w:val="00B84EBF"/>
    <w:rsid w:val="00B84EC9"/>
    <w:rsid w:val="00B8500F"/>
    <w:rsid w:val="00B8628F"/>
    <w:rsid w:val="00B87ADD"/>
    <w:rsid w:val="00B87D73"/>
    <w:rsid w:val="00B90BCD"/>
    <w:rsid w:val="00B90DDE"/>
    <w:rsid w:val="00B934F8"/>
    <w:rsid w:val="00B93656"/>
    <w:rsid w:val="00B939EB"/>
    <w:rsid w:val="00B94AC8"/>
    <w:rsid w:val="00B94DB2"/>
    <w:rsid w:val="00B954B5"/>
    <w:rsid w:val="00B95A78"/>
    <w:rsid w:val="00B95BE6"/>
    <w:rsid w:val="00B96131"/>
    <w:rsid w:val="00B96A3B"/>
    <w:rsid w:val="00B96E20"/>
    <w:rsid w:val="00B96F31"/>
    <w:rsid w:val="00B9797D"/>
    <w:rsid w:val="00B97997"/>
    <w:rsid w:val="00B97F6A"/>
    <w:rsid w:val="00BA1905"/>
    <w:rsid w:val="00BA236F"/>
    <w:rsid w:val="00BA25FD"/>
    <w:rsid w:val="00BA2A02"/>
    <w:rsid w:val="00BA2B9C"/>
    <w:rsid w:val="00BA2E4A"/>
    <w:rsid w:val="00BA3C1F"/>
    <w:rsid w:val="00BA5438"/>
    <w:rsid w:val="00BA54C0"/>
    <w:rsid w:val="00BA5C82"/>
    <w:rsid w:val="00BA6117"/>
    <w:rsid w:val="00BA6710"/>
    <w:rsid w:val="00BA763D"/>
    <w:rsid w:val="00BB058B"/>
    <w:rsid w:val="00BB0EF0"/>
    <w:rsid w:val="00BB31FE"/>
    <w:rsid w:val="00BB3300"/>
    <w:rsid w:val="00BB3716"/>
    <w:rsid w:val="00BB3755"/>
    <w:rsid w:val="00BB4D1A"/>
    <w:rsid w:val="00BB5E9D"/>
    <w:rsid w:val="00BB5EB0"/>
    <w:rsid w:val="00BB5EF9"/>
    <w:rsid w:val="00BB6545"/>
    <w:rsid w:val="00BB6556"/>
    <w:rsid w:val="00BB6605"/>
    <w:rsid w:val="00BB6792"/>
    <w:rsid w:val="00BB7BBA"/>
    <w:rsid w:val="00BC1269"/>
    <w:rsid w:val="00BC19B8"/>
    <w:rsid w:val="00BC21BC"/>
    <w:rsid w:val="00BC2D00"/>
    <w:rsid w:val="00BC413D"/>
    <w:rsid w:val="00BC537D"/>
    <w:rsid w:val="00BC53FD"/>
    <w:rsid w:val="00BC60CD"/>
    <w:rsid w:val="00BC6689"/>
    <w:rsid w:val="00BC6D87"/>
    <w:rsid w:val="00BC7B0E"/>
    <w:rsid w:val="00BC7E29"/>
    <w:rsid w:val="00BD0C55"/>
    <w:rsid w:val="00BD1190"/>
    <w:rsid w:val="00BD12DF"/>
    <w:rsid w:val="00BD163F"/>
    <w:rsid w:val="00BD1820"/>
    <w:rsid w:val="00BD18FA"/>
    <w:rsid w:val="00BD2505"/>
    <w:rsid w:val="00BD3102"/>
    <w:rsid w:val="00BD351E"/>
    <w:rsid w:val="00BD3E86"/>
    <w:rsid w:val="00BD3FE6"/>
    <w:rsid w:val="00BD4757"/>
    <w:rsid w:val="00BD48E1"/>
    <w:rsid w:val="00BD4D69"/>
    <w:rsid w:val="00BD5270"/>
    <w:rsid w:val="00BD52F7"/>
    <w:rsid w:val="00BD55F6"/>
    <w:rsid w:val="00BD6071"/>
    <w:rsid w:val="00BD6A61"/>
    <w:rsid w:val="00BE03F3"/>
    <w:rsid w:val="00BE0450"/>
    <w:rsid w:val="00BE14B4"/>
    <w:rsid w:val="00BE2215"/>
    <w:rsid w:val="00BE2F11"/>
    <w:rsid w:val="00BE369F"/>
    <w:rsid w:val="00BE460D"/>
    <w:rsid w:val="00BE6350"/>
    <w:rsid w:val="00BE775F"/>
    <w:rsid w:val="00BF05BF"/>
    <w:rsid w:val="00BF0705"/>
    <w:rsid w:val="00BF072F"/>
    <w:rsid w:val="00BF0B67"/>
    <w:rsid w:val="00BF137A"/>
    <w:rsid w:val="00BF1511"/>
    <w:rsid w:val="00BF1A5D"/>
    <w:rsid w:val="00BF329E"/>
    <w:rsid w:val="00BF3BD4"/>
    <w:rsid w:val="00BF3DCF"/>
    <w:rsid w:val="00BF3F0C"/>
    <w:rsid w:val="00BF4150"/>
    <w:rsid w:val="00BF56DB"/>
    <w:rsid w:val="00BF5F2C"/>
    <w:rsid w:val="00BF62B5"/>
    <w:rsid w:val="00BF6723"/>
    <w:rsid w:val="00BF6B97"/>
    <w:rsid w:val="00BF6C1F"/>
    <w:rsid w:val="00BF6D4B"/>
    <w:rsid w:val="00BF7941"/>
    <w:rsid w:val="00BF7AAA"/>
    <w:rsid w:val="00BF7C26"/>
    <w:rsid w:val="00C00744"/>
    <w:rsid w:val="00C008D9"/>
    <w:rsid w:val="00C00BF5"/>
    <w:rsid w:val="00C02CF4"/>
    <w:rsid w:val="00C04809"/>
    <w:rsid w:val="00C06CB5"/>
    <w:rsid w:val="00C06E04"/>
    <w:rsid w:val="00C10155"/>
    <w:rsid w:val="00C106CB"/>
    <w:rsid w:val="00C11402"/>
    <w:rsid w:val="00C122DD"/>
    <w:rsid w:val="00C1283F"/>
    <w:rsid w:val="00C12ADE"/>
    <w:rsid w:val="00C13C0A"/>
    <w:rsid w:val="00C13F5F"/>
    <w:rsid w:val="00C15011"/>
    <w:rsid w:val="00C153BA"/>
    <w:rsid w:val="00C15861"/>
    <w:rsid w:val="00C1693B"/>
    <w:rsid w:val="00C16C79"/>
    <w:rsid w:val="00C17BE1"/>
    <w:rsid w:val="00C202E8"/>
    <w:rsid w:val="00C20846"/>
    <w:rsid w:val="00C20A78"/>
    <w:rsid w:val="00C21689"/>
    <w:rsid w:val="00C21D64"/>
    <w:rsid w:val="00C22372"/>
    <w:rsid w:val="00C232D9"/>
    <w:rsid w:val="00C238F3"/>
    <w:rsid w:val="00C245C8"/>
    <w:rsid w:val="00C24926"/>
    <w:rsid w:val="00C24F9A"/>
    <w:rsid w:val="00C25D3A"/>
    <w:rsid w:val="00C26EB8"/>
    <w:rsid w:val="00C27297"/>
    <w:rsid w:val="00C27894"/>
    <w:rsid w:val="00C301EB"/>
    <w:rsid w:val="00C30750"/>
    <w:rsid w:val="00C311DB"/>
    <w:rsid w:val="00C320EC"/>
    <w:rsid w:val="00C3235B"/>
    <w:rsid w:val="00C328F4"/>
    <w:rsid w:val="00C32EF9"/>
    <w:rsid w:val="00C33DB7"/>
    <w:rsid w:val="00C34228"/>
    <w:rsid w:val="00C34C38"/>
    <w:rsid w:val="00C3515E"/>
    <w:rsid w:val="00C3619D"/>
    <w:rsid w:val="00C36618"/>
    <w:rsid w:val="00C36CDA"/>
    <w:rsid w:val="00C36F91"/>
    <w:rsid w:val="00C37626"/>
    <w:rsid w:val="00C37CC6"/>
    <w:rsid w:val="00C405AA"/>
    <w:rsid w:val="00C410DC"/>
    <w:rsid w:val="00C41250"/>
    <w:rsid w:val="00C41E22"/>
    <w:rsid w:val="00C42368"/>
    <w:rsid w:val="00C432EE"/>
    <w:rsid w:val="00C4338F"/>
    <w:rsid w:val="00C43EE7"/>
    <w:rsid w:val="00C44EFE"/>
    <w:rsid w:val="00C45192"/>
    <w:rsid w:val="00C45298"/>
    <w:rsid w:val="00C4531F"/>
    <w:rsid w:val="00C454BA"/>
    <w:rsid w:val="00C46B1C"/>
    <w:rsid w:val="00C47332"/>
    <w:rsid w:val="00C47993"/>
    <w:rsid w:val="00C5040F"/>
    <w:rsid w:val="00C50541"/>
    <w:rsid w:val="00C50FC6"/>
    <w:rsid w:val="00C512A8"/>
    <w:rsid w:val="00C517F3"/>
    <w:rsid w:val="00C51812"/>
    <w:rsid w:val="00C519F3"/>
    <w:rsid w:val="00C51ACC"/>
    <w:rsid w:val="00C51B0F"/>
    <w:rsid w:val="00C5249C"/>
    <w:rsid w:val="00C531D6"/>
    <w:rsid w:val="00C5391A"/>
    <w:rsid w:val="00C540CF"/>
    <w:rsid w:val="00C547BD"/>
    <w:rsid w:val="00C558EC"/>
    <w:rsid w:val="00C56527"/>
    <w:rsid w:val="00C568EE"/>
    <w:rsid w:val="00C56E4D"/>
    <w:rsid w:val="00C56F66"/>
    <w:rsid w:val="00C57070"/>
    <w:rsid w:val="00C57880"/>
    <w:rsid w:val="00C57F82"/>
    <w:rsid w:val="00C60C5E"/>
    <w:rsid w:val="00C60DDC"/>
    <w:rsid w:val="00C6198E"/>
    <w:rsid w:val="00C628F7"/>
    <w:rsid w:val="00C6293F"/>
    <w:rsid w:val="00C629E6"/>
    <w:rsid w:val="00C62A5F"/>
    <w:rsid w:val="00C6394B"/>
    <w:rsid w:val="00C63C0F"/>
    <w:rsid w:val="00C6512F"/>
    <w:rsid w:val="00C65717"/>
    <w:rsid w:val="00C66476"/>
    <w:rsid w:val="00C66729"/>
    <w:rsid w:val="00C671BD"/>
    <w:rsid w:val="00C67D81"/>
    <w:rsid w:val="00C70661"/>
    <w:rsid w:val="00C7103B"/>
    <w:rsid w:val="00C710A0"/>
    <w:rsid w:val="00C712CB"/>
    <w:rsid w:val="00C715E4"/>
    <w:rsid w:val="00C720F5"/>
    <w:rsid w:val="00C722A3"/>
    <w:rsid w:val="00C729BB"/>
    <w:rsid w:val="00C730CF"/>
    <w:rsid w:val="00C73105"/>
    <w:rsid w:val="00C732B5"/>
    <w:rsid w:val="00C7430B"/>
    <w:rsid w:val="00C7486D"/>
    <w:rsid w:val="00C75D8C"/>
    <w:rsid w:val="00C75F87"/>
    <w:rsid w:val="00C76DE0"/>
    <w:rsid w:val="00C76EE2"/>
    <w:rsid w:val="00C775BC"/>
    <w:rsid w:val="00C77ABD"/>
    <w:rsid w:val="00C80C42"/>
    <w:rsid w:val="00C8152F"/>
    <w:rsid w:val="00C818B0"/>
    <w:rsid w:val="00C81B88"/>
    <w:rsid w:val="00C82455"/>
    <w:rsid w:val="00C827AF"/>
    <w:rsid w:val="00C83158"/>
    <w:rsid w:val="00C83C5B"/>
    <w:rsid w:val="00C84183"/>
    <w:rsid w:val="00C8495A"/>
    <w:rsid w:val="00C84CD0"/>
    <w:rsid w:val="00C85E6B"/>
    <w:rsid w:val="00C86026"/>
    <w:rsid w:val="00C86615"/>
    <w:rsid w:val="00C867E9"/>
    <w:rsid w:val="00C86E56"/>
    <w:rsid w:val="00C86EE3"/>
    <w:rsid w:val="00C8780D"/>
    <w:rsid w:val="00C87CFF"/>
    <w:rsid w:val="00C91392"/>
    <w:rsid w:val="00C91D4F"/>
    <w:rsid w:val="00C92642"/>
    <w:rsid w:val="00C9283C"/>
    <w:rsid w:val="00C93284"/>
    <w:rsid w:val="00C9335D"/>
    <w:rsid w:val="00C9412A"/>
    <w:rsid w:val="00C947A9"/>
    <w:rsid w:val="00C94806"/>
    <w:rsid w:val="00C94D72"/>
    <w:rsid w:val="00C95111"/>
    <w:rsid w:val="00C9592D"/>
    <w:rsid w:val="00C96F94"/>
    <w:rsid w:val="00C97A67"/>
    <w:rsid w:val="00C97A76"/>
    <w:rsid w:val="00CA0934"/>
    <w:rsid w:val="00CA09EC"/>
    <w:rsid w:val="00CA13FC"/>
    <w:rsid w:val="00CA15D1"/>
    <w:rsid w:val="00CA1F4C"/>
    <w:rsid w:val="00CA28A3"/>
    <w:rsid w:val="00CA28D8"/>
    <w:rsid w:val="00CA2B74"/>
    <w:rsid w:val="00CA3716"/>
    <w:rsid w:val="00CA3A55"/>
    <w:rsid w:val="00CA3BDF"/>
    <w:rsid w:val="00CA3DF8"/>
    <w:rsid w:val="00CA4628"/>
    <w:rsid w:val="00CA5EEB"/>
    <w:rsid w:val="00CA623E"/>
    <w:rsid w:val="00CA632C"/>
    <w:rsid w:val="00CA6E8B"/>
    <w:rsid w:val="00CA7011"/>
    <w:rsid w:val="00CA770A"/>
    <w:rsid w:val="00CA7C72"/>
    <w:rsid w:val="00CB00E5"/>
    <w:rsid w:val="00CB0160"/>
    <w:rsid w:val="00CB0DF6"/>
    <w:rsid w:val="00CB1AB8"/>
    <w:rsid w:val="00CB22BE"/>
    <w:rsid w:val="00CB23F8"/>
    <w:rsid w:val="00CB2981"/>
    <w:rsid w:val="00CB2C72"/>
    <w:rsid w:val="00CB32A6"/>
    <w:rsid w:val="00CB4C2C"/>
    <w:rsid w:val="00CB6C00"/>
    <w:rsid w:val="00CB7ED3"/>
    <w:rsid w:val="00CC0518"/>
    <w:rsid w:val="00CC076C"/>
    <w:rsid w:val="00CC0889"/>
    <w:rsid w:val="00CC0AD8"/>
    <w:rsid w:val="00CC119F"/>
    <w:rsid w:val="00CC1945"/>
    <w:rsid w:val="00CC1D18"/>
    <w:rsid w:val="00CC2505"/>
    <w:rsid w:val="00CC311A"/>
    <w:rsid w:val="00CC3136"/>
    <w:rsid w:val="00CC3404"/>
    <w:rsid w:val="00CC348F"/>
    <w:rsid w:val="00CC3AC4"/>
    <w:rsid w:val="00CC429E"/>
    <w:rsid w:val="00CC5928"/>
    <w:rsid w:val="00CC6370"/>
    <w:rsid w:val="00CC644A"/>
    <w:rsid w:val="00CC6CE7"/>
    <w:rsid w:val="00CC6F5E"/>
    <w:rsid w:val="00CD0456"/>
    <w:rsid w:val="00CD0CD9"/>
    <w:rsid w:val="00CD1D77"/>
    <w:rsid w:val="00CD378C"/>
    <w:rsid w:val="00CD3967"/>
    <w:rsid w:val="00CD3996"/>
    <w:rsid w:val="00CD463F"/>
    <w:rsid w:val="00CD467D"/>
    <w:rsid w:val="00CD4E44"/>
    <w:rsid w:val="00CD5294"/>
    <w:rsid w:val="00CD5BFF"/>
    <w:rsid w:val="00CD68F2"/>
    <w:rsid w:val="00CD6FD6"/>
    <w:rsid w:val="00CE03F6"/>
    <w:rsid w:val="00CE0645"/>
    <w:rsid w:val="00CE0AD6"/>
    <w:rsid w:val="00CE1BF7"/>
    <w:rsid w:val="00CE28C5"/>
    <w:rsid w:val="00CE2F64"/>
    <w:rsid w:val="00CE3049"/>
    <w:rsid w:val="00CE3904"/>
    <w:rsid w:val="00CE41EF"/>
    <w:rsid w:val="00CE4214"/>
    <w:rsid w:val="00CE49D9"/>
    <w:rsid w:val="00CE5D51"/>
    <w:rsid w:val="00CE6546"/>
    <w:rsid w:val="00CE65FC"/>
    <w:rsid w:val="00CE70C8"/>
    <w:rsid w:val="00CE7243"/>
    <w:rsid w:val="00CF0B3D"/>
    <w:rsid w:val="00CF0D99"/>
    <w:rsid w:val="00CF1028"/>
    <w:rsid w:val="00CF1725"/>
    <w:rsid w:val="00CF1A48"/>
    <w:rsid w:val="00CF2367"/>
    <w:rsid w:val="00CF296E"/>
    <w:rsid w:val="00CF3858"/>
    <w:rsid w:val="00CF3A77"/>
    <w:rsid w:val="00CF3FD1"/>
    <w:rsid w:val="00CF40F5"/>
    <w:rsid w:val="00CF476B"/>
    <w:rsid w:val="00CF495C"/>
    <w:rsid w:val="00CF6346"/>
    <w:rsid w:val="00CF6937"/>
    <w:rsid w:val="00CF6A6C"/>
    <w:rsid w:val="00CF70F5"/>
    <w:rsid w:val="00CF7499"/>
    <w:rsid w:val="00D00007"/>
    <w:rsid w:val="00D0033A"/>
    <w:rsid w:val="00D00B40"/>
    <w:rsid w:val="00D00E15"/>
    <w:rsid w:val="00D01180"/>
    <w:rsid w:val="00D02F75"/>
    <w:rsid w:val="00D02FBE"/>
    <w:rsid w:val="00D030E3"/>
    <w:rsid w:val="00D047BE"/>
    <w:rsid w:val="00D05223"/>
    <w:rsid w:val="00D065C1"/>
    <w:rsid w:val="00D07E80"/>
    <w:rsid w:val="00D1036E"/>
    <w:rsid w:val="00D11391"/>
    <w:rsid w:val="00D11782"/>
    <w:rsid w:val="00D11CA4"/>
    <w:rsid w:val="00D11E6C"/>
    <w:rsid w:val="00D12195"/>
    <w:rsid w:val="00D12227"/>
    <w:rsid w:val="00D1296C"/>
    <w:rsid w:val="00D12D3F"/>
    <w:rsid w:val="00D13B5A"/>
    <w:rsid w:val="00D13E3B"/>
    <w:rsid w:val="00D154EA"/>
    <w:rsid w:val="00D16138"/>
    <w:rsid w:val="00D17314"/>
    <w:rsid w:val="00D20D66"/>
    <w:rsid w:val="00D2141B"/>
    <w:rsid w:val="00D215BD"/>
    <w:rsid w:val="00D2197B"/>
    <w:rsid w:val="00D2242A"/>
    <w:rsid w:val="00D22A3F"/>
    <w:rsid w:val="00D23A02"/>
    <w:rsid w:val="00D24E72"/>
    <w:rsid w:val="00D25B66"/>
    <w:rsid w:val="00D25C9A"/>
    <w:rsid w:val="00D25D3A"/>
    <w:rsid w:val="00D25F0D"/>
    <w:rsid w:val="00D267C9"/>
    <w:rsid w:val="00D267ED"/>
    <w:rsid w:val="00D2695E"/>
    <w:rsid w:val="00D271BB"/>
    <w:rsid w:val="00D27518"/>
    <w:rsid w:val="00D278D5"/>
    <w:rsid w:val="00D27B4D"/>
    <w:rsid w:val="00D30A09"/>
    <w:rsid w:val="00D30FCB"/>
    <w:rsid w:val="00D32F91"/>
    <w:rsid w:val="00D33307"/>
    <w:rsid w:val="00D33B69"/>
    <w:rsid w:val="00D3422E"/>
    <w:rsid w:val="00D34A97"/>
    <w:rsid w:val="00D34FE0"/>
    <w:rsid w:val="00D3536A"/>
    <w:rsid w:val="00D365B1"/>
    <w:rsid w:val="00D3698D"/>
    <w:rsid w:val="00D36BEA"/>
    <w:rsid w:val="00D3701E"/>
    <w:rsid w:val="00D372C4"/>
    <w:rsid w:val="00D37729"/>
    <w:rsid w:val="00D40271"/>
    <w:rsid w:val="00D40B2C"/>
    <w:rsid w:val="00D40F3E"/>
    <w:rsid w:val="00D41DB9"/>
    <w:rsid w:val="00D421DF"/>
    <w:rsid w:val="00D42500"/>
    <w:rsid w:val="00D42E25"/>
    <w:rsid w:val="00D43651"/>
    <w:rsid w:val="00D43CCA"/>
    <w:rsid w:val="00D4403F"/>
    <w:rsid w:val="00D44941"/>
    <w:rsid w:val="00D44A0D"/>
    <w:rsid w:val="00D44ADB"/>
    <w:rsid w:val="00D44E9D"/>
    <w:rsid w:val="00D4502D"/>
    <w:rsid w:val="00D45AE1"/>
    <w:rsid w:val="00D45E42"/>
    <w:rsid w:val="00D46205"/>
    <w:rsid w:val="00D46206"/>
    <w:rsid w:val="00D465AD"/>
    <w:rsid w:val="00D46CDB"/>
    <w:rsid w:val="00D470AD"/>
    <w:rsid w:val="00D47793"/>
    <w:rsid w:val="00D5079C"/>
    <w:rsid w:val="00D507BE"/>
    <w:rsid w:val="00D50FE7"/>
    <w:rsid w:val="00D5270D"/>
    <w:rsid w:val="00D52CFD"/>
    <w:rsid w:val="00D53795"/>
    <w:rsid w:val="00D53BC6"/>
    <w:rsid w:val="00D542DF"/>
    <w:rsid w:val="00D54C6D"/>
    <w:rsid w:val="00D55942"/>
    <w:rsid w:val="00D56505"/>
    <w:rsid w:val="00D56740"/>
    <w:rsid w:val="00D56900"/>
    <w:rsid w:val="00D6043F"/>
    <w:rsid w:val="00D60A66"/>
    <w:rsid w:val="00D60BA5"/>
    <w:rsid w:val="00D60E3B"/>
    <w:rsid w:val="00D61D36"/>
    <w:rsid w:val="00D621F0"/>
    <w:rsid w:val="00D62A21"/>
    <w:rsid w:val="00D63D5A"/>
    <w:rsid w:val="00D63E07"/>
    <w:rsid w:val="00D64294"/>
    <w:rsid w:val="00D643A3"/>
    <w:rsid w:val="00D643EC"/>
    <w:rsid w:val="00D65541"/>
    <w:rsid w:val="00D65C11"/>
    <w:rsid w:val="00D6637E"/>
    <w:rsid w:val="00D668FB"/>
    <w:rsid w:val="00D674BF"/>
    <w:rsid w:val="00D679FF"/>
    <w:rsid w:val="00D70D63"/>
    <w:rsid w:val="00D71172"/>
    <w:rsid w:val="00D715E3"/>
    <w:rsid w:val="00D71982"/>
    <w:rsid w:val="00D7246C"/>
    <w:rsid w:val="00D72CD8"/>
    <w:rsid w:val="00D73F3F"/>
    <w:rsid w:val="00D7409C"/>
    <w:rsid w:val="00D740D5"/>
    <w:rsid w:val="00D74AA6"/>
    <w:rsid w:val="00D74C73"/>
    <w:rsid w:val="00D751F3"/>
    <w:rsid w:val="00D75539"/>
    <w:rsid w:val="00D75BE7"/>
    <w:rsid w:val="00D77899"/>
    <w:rsid w:val="00D816E4"/>
    <w:rsid w:val="00D81A13"/>
    <w:rsid w:val="00D81BF5"/>
    <w:rsid w:val="00D81E06"/>
    <w:rsid w:val="00D82A07"/>
    <w:rsid w:val="00D82DE8"/>
    <w:rsid w:val="00D83149"/>
    <w:rsid w:val="00D831CE"/>
    <w:rsid w:val="00D836F0"/>
    <w:rsid w:val="00D8408A"/>
    <w:rsid w:val="00D859C1"/>
    <w:rsid w:val="00D86B51"/>
    <w:rsid w:val="00D86BD0"/>
    <w:rsid w:val="00D874A9"/>
    <w:rsid w:val="00D90BDF"/>
    <w:rsid w:val="00D91205"/>
    <w:rsid w:val="00D91423"/>
    <w:rsid w:val="00D91895"/>
    <w:rsid w:val="00D919A5"/>
    <w:rsid w:val="00D91B30"/>
    <w:rsid w:val="00D92F94"/>
    <w:rsid w:val="00D936F7"/>
    <w:rsid w:val="00D93B26"/>
    <w:rsid w:val="00D94840"/>
    <w:rsid w:val="00D95632"/>
    <w:rsid w:val="00D95CB7"/>
    <w:rsid w:val="00D96F71"/>
    <w:rsid w:val="00D973E5"/>
    <w:rsid w:val="00D97CA7"/>
    <w:rsid w:val="00D97D50"/>
    <w:rsid w:val="00D97E72"/>
    <w:rsid w:val="00DA21A0"/>
    <w:rsid w:val="00DA2653"/>
    <w:rsid w:val="00DA26FD"/>
    <w:rsid w:val="00DA2E73"/>
    <w:rsid w:val="00DA30F3"/>
    <w:rsid w:val="00DA3740"/>
    <w:rsid w:val="00DA396C"/>
    <w:rsid w:val="00DA4483"/>
    <w:rsid w:val="00DA45AD"/>
    <w:rsid w:val="00DA4D2A"/>
    <w:rsid w:val="00DA5306"/>
    <w:rsid w:val="00DA536D"/>
    <w:rsid w:val="00DA5584"/>
    <w:rsid w:val="00DA63AA"/>
    <w:rsid w:val="00DA71ED"/>
    <w:rsid w:val="00DA7238"/>
    <w:rsid w:val="00DA7904"/>
    <w:rsid w:val="00DB0095"/>
    <w:rsid w:val="00DB1AEB"/>
    <w:rsid w:val="00DB2EBA"/>
    <w:rsid w:val="00DB31DD"/>
    <w:rsid w:val="00DB3219"/>
    <w:rsid w:val="00DB3810"/>
    <w:rsid w:val="00DB3EB0"/>
    <w:rsid w:val="00DB4094"/>
    <w:rsid w:val="00DB422F"/>
    <w:rsid w:val="00DB46A6"/>
    <w:rsid w:val="00DB4B13"/>
    <w:rsid w:val="00DB4BDB"/>
    <w:rsid w:val="00DB5401"/>
    <w:rsid w:val="00DB6580"/>
    <w:rsid w:val="00DB66F1"/>
    <w:rsid w:val="00DB6990"/>
    <w:rsid w:val="00DB6B45"/>
    <w:rsid w:val="00DB6C39"/>
    <w:rsid w:val="00DB70E3"/>
    <w:rsid w:val="00DB78C6"/>
    <w:rsid w:val="00DB7B9C"/>
    <w:rsid w:val="00DB7DFD"/>
    <w:rsid w:val="00DC0B01"/>
    <w:rsid w:val="00DC0D92"/>
    <w:rsid w:val="00DC0E9C"/>
    <w:rsid w:val="00DC10EE"/>
    <w:rsid w:val="00DC11FA"/>
    <w:rsid w:val="00DC2530"/>
    <w:rsid w:val="00DC27C4"/>
    <w:rsid w:val="00DC40B6"/>
    <w:rsid w:val="00DC5AAA"/>
    <w:rsid w:val="00DC5C2C"/>
    <w:rsid w:val="00DC60EB"/>
    <w:rsid w:val="00DC65E4"/>
    <w:rsid w:val="00DD0415"/>
    <w:rsid w:val="00DD07B6"/>
    <w:rsid w:val="00DD07F2"/>
    <w:rsid w:val="00DD0B37"/>
    <w:rsid w:val="00DD1CC0"/>
    <w:rsid w:val="00DD245C"/>
    <w:rsid w:val="00DD260A"/>
    <w:rsid w:val="00DD31DF"/>
    <w:rsid w:val="00DD33E4"/>
    <w:rsid w:val="00DD3F2E"/>
    <w:rsid w:val="00DD4670"/>
    <w:rsid w:val="00DD4862"/>
    <w:rsid w:val="00DD4BD5"/>
    <w:rsid w:val="00DD4FC4"/>
    <w:rsid w:val="00DD51E0"/>
    <w:rsid w:val="00DD58E1"/>
    <w:rsid w:val="00DD6987"/>
    <w:rsid w:val="00DD78EB"/>
    <w:rsid w:val="00DD7D5A"/>
    <w:rsid w:val="00DE00DA"/>
    <w:rsid w:val="00DE0F2B"/>
    <w:rsid w:val="00DE12D6"/>
    <w:rsid w:val="00DE1DE0"/>
    <w:rsid w:val="00DE2CC6"/>
    <w:rsid w:val="00DE319E"/>
    <w:rsid w:val="00DE3310"/>
    <w:rsid w:val="00DE3883"/>
    <w:rsid w:val="00DE4D6C"/>
    <w:rsid w:val="00DE5004"/>
    <w:rsid w:val="00DE516B"/>
    <w:rsid w:val="00DE535B"/>
    <w:rsid w:val="00DE54F6"/>
    <w:rsid w:val="00DE567F"/>
    <w:rsid w:val="00DE59E9"/>
    <w:rsid w:val="00DE5FFE"/>
    <w:rsid w:val="00DE6D1E"/>
    <w:rsid w:val="00DE715D"/>
    <w:rsid w:val="00DE7734"/>
    <w:rsid w:val="00DE78E6"/>
    <w:rsid w:val="00DF1C4F"/>
    <w:rsid w:val="00DF1E22"/>
    <w:rsid w:val="00DF24E2"/>
    <w:rsid w:val="00DF2CC4"/>
    <w:rsid w:val="00DF5B4E"/>
    <w:rsid w:val="00DF65BD"/>
    <w:rsid w:val="00DF673F"/>
    <w:rsid w:val="00DF7334"/>
    <w:rsid w:val="00DF759E"/>
    <w:rsid w:val="00DF7845"/>
    <w:rsid w:val="00E00A9F"/>
    <w:rsid w:val="00E00CFD"/>
    <w:rsid w:val="00E0105D"/>
    <w:rsid w:val="00E0144C"/>
    <w:rsid w:val="00E017E0"/>
    <w:rsid w:val="00E03040"/>
    <w:rsid w:val="00E03E09"/>
    <w:rsid w:val="00E04016"/>
    <w:rsid w:val="00E040ED"/>
    <w:rsid w:val="00E04B38"/>
    <w:rsid w:val="00E06741"/>
    <w:rsid w:val="00E06A89"/>
    <w:rsid w:val="00E06A95"/>
    <w:rsid w:val="00E06FD0"/>
    <w:rsid w:val="00E07095"/>
    <w:rsid w:val="00E07331"/>
    <w:rsid w:val="00E07BFE"/>
    <w:rsid w:val="00E102D4"/>
    <w:rsid w:val="00E10440"/>
    <w:rsid w:val="00E10726"/>
    <w:rsid w:val="00E11089"/>
    <w:rsid w:val="00E1160B"/>
    <w:rsid w:val="00E11D04"/>
    <w:rsid w:val="00E121B4"/>
    <w:rsid w:val="00E126AF"/>
    <w:rsid w:val="00E12CB0"/>
    <w:rsid w:val="00E140FB"/>
    <w:rsid w:val="00E14648"/>
    <w:rsid w:val="00E1528E"/>
    <w:rsid w:val="00E15941"/>
    <w:rsid w:val="00E15D2F"/>
    <w:rsid w:val="00E1623E"/>
    <w:rsid w:val="00E16572"/>
    <w:rsid w:val="00E17A26"/>
    <w:rsid w:val="00E213D5"/>
    <w:rsid w:val="00E21471"/>
    <w:rsid w:val="00E2248B"/>
    <w:rsid w:val="00E22E5A"/>
    <w:rsid w:val="00E22F93"/>
    <w:rsid w:val="00E234F8"/>
    <w:rsid w:val="00E23763"/>
    <w:rsid w:val="00E27007"/>
    <w:rsid w:val="00E3023F"/>
    <w:rsid w:val="00E30531"/>
    <w:rsid w:val="00E317ED"/>
    <w:rsid w:val="00E3198B"/>
    <w:rsid w:val="00E32CA1"/>
    <w:rsid w:val="00E34374"/>
    <w:rsid w:val="00E349DC"/>
    <w:rsid w:val="00E34C49"/>
    <w:rsid w:val="00E34EF9"/>
    <w:rsid w:val="00E36394"/>
    <w:rsid w:val="00E369C6"/>
    <w:rsid w:val="00E37267"/>
    <w:rsid w:val="00E377F8"/>
    <w:rsid w:val="00E37D00"/>
    <w:rsid w:val="00E40AA6"/>
    <w:rsid w:val="00E40E78"/>
    <w:rsid w:val="00E415B4"/>
    <w:rsid w:val="00E41671"/>
    <w:rsid w:val="00E418C3"/>
    <w:rsid w:val="00E41E85"/>
    <w:rsid w:val="00E4241C"/>
    <w:rsid w:val="00E4260D"/>
    <w:rsid w:val="00E429F0"/>
    <w:rsid w:val="00E42C74"/>
    <w:rsid w:val="00E43181"/>
    <w:rsid w:val="00E435B0"/>
    <w:rsid w:val="00E441CD"/>
    <w:rsid w:val="00E44C7D"/>
    <w:rsid w:val="00E44EC4"/>
    <w:rsid w:val="00E452A7"/>
    <w:rsid w:val="00E45531"/>
    <w:rsid w:val="00E45F4B"/>
    <w:rsid w:val="00E462BB"/>
    <w:rsid w:val="00E46640"/>
    <w:rsid w:val="00E470D7"/>
    <w:rsid w:val="00E472B9"/>
    <w:rsid w:val="00E477B2"/>
    <w:rsid w:val="00E47CAE"/>
    <w:rsid w:val="00E47DF6"/>
    <w:rsid w:val="00E51634"/>
    <w:rsid w:val="00E51A16"/>
    <w:rsid w:val="00E51E08"/>
    <w:rsid w:val="00E52D89"/>
    <w:rsid w:val="00E537CE"/>
    <w:rsid w:val="00E540C2"/>
    <w:rsid w:val="00E5435D"/>
    <w:rsid w:val="00E547A2"/>
    <w:rsid w:val="00E5487D"/>
    <w:rsid w:val="00E54D61"/>
    <w:rsid w:val="00E55960"/>
    <w:rsid w:val="00E5618D"/>
    <w:rsid w:val="00E5626F"/>
    <w:rsid w:val="00E566D3"/>
    <w:rsid w:val="00E5778C"/>
    <w:rsid w:val="00E6001C"/>
    <w:rsid w:val="00E621EE"/>
    <w:rsid w:val="00E626A7"/>
    <w:rsid w:val="00E6396D"/>
    <w:rsid w:val="00E63E4D"/>
    <w:rsid w:val="00E63FED"/>
    <w:rsid w:val="00E64EDE"/>
    <w:rsid w:val="00E656D2"/>
    <w:rsid w:val="00E6579D"/>
    <w:rsid w:val="00E657E7"/>
    <w:rsid w:val="00E65B0C"/>
    <w:rsid w:val="00E65C76"/>
    <w:rsid w:val="00E65C9F"/>
    <w:rsid w:val="00E67BDD"/>
    <w:rsid w:val="00E704BB"/>
    <w:rsid w:val="00E70717"/>
    <w:rsid w:val="00E70D7F"/>
    <w:rsid w:val="00E70ED9"/>
    <w:rsid w:val="00E72A8E"/>
    <w:rsid w:val="00E72E98"/>
    <w:rsid w:val="00E74E80"/>
    <w:rsid w:val="00E74E87"/>
    <w:rsid w:val="00E74FF2"/>
    <w:rsid w:val="00E754FD"/>
    <w:rsid w:val="00E7563D"/>
    <w:rsid w:val="00E757C6"/>
    <w:rsid w:val="00E75BBC"/>
    <w:rsid w:val="00E75D55"/>
    <w:rsid w:val="00E762E6"/>
    <w:rsid w:val="00E7648D"/>
    <w:rsid w:val="00E764C9"/>
    <w:rsid w:val="00E766F4"/>
    <w:rsid w:val="00E76BA4"/>
    <w:rsid w:val="00E7797B"/>
    <w:rsid w:val="00E80233"/>
    <w:rsid w:val="00E80E1F"/>
    <w:rsid w:val="00E811E9"/>
    <w:rsid w:val="00E81CCE"/>
    <w:rsid w:val="00E822C8"/>
    <w:rsid w:val="00E824F7"/>
    <w:rsid w:val="00E82996"/>
    <w:rsid w:val="00E82FB9"/>
    <w:rsid w:val="00E8319A"/>
    <w:rsid w:val="00E834E5"/>
    <w:rsid w:val="00E854AC"/>
    <w:rsid w:val="00E85B4C"/>
    <w:rsid w:val="00E86209"/>
    <w:rsid w:val="00E87C76"/>
    <w:rsid w:val="00E91887"/>
    <w:rsid w:val="00E91C93"/>
    <w:rsid w:val="00E91F54"/>
    <w:rsid w:val="00E91F79"/>
    <w:rsid w:val="00E9206D"/>
    <w:rsid w:val="00E92118"/>
    <w:rsid w:val="00E9229E"/>
    <w:rsid w:val="00E9265B"/>
    <w:rsid w:val="00E92A55"/>
    <w:rsid w:val="00E92B21"/>
    <w:rsid w:val="00E92C52"/>
    <w:rsid w:val="00E92DB9"/>
    <w:rsid w:val="00E92F4E"/>
    <w:rsid w:val="00E9311B"/>
    <w:rsid w:val="00E93F97"/>
    <w:rsid w:val="00E94099"/>
    <w:rsid w:val="00E9532D"/>
    <w:rsid w:val="00E97173"/>
    <w:rsid w:val="00E97183"/>
    <w:rsid w:val="00E97386"/>
    <w:rsid w:val="00E97826"/>
    <w:rsid w:val="00E97907"/>
    <w:rsid w:val="00E97AE0"/>
    <w:rsid w:val="00E97CA8"/>
    <w:rsid w:val="00E97F35"/>
    <w:rsid w:val="00EA231C"/>
    <w:rsid w:val="00EA357F"/>
    <w:rsid w:val="00EA4636"/>
    <w:rsid w:val="00EA63A2"/>
    <w:rsid w:val="00EA6425"/>
    <w:rsid w:val="00EA75D4"/>
    <w:rsid w:val="00EA7783"/>
    <w:rsid w:val="00EB07F7"/>
    <w:rsid w:val="00EB0834"/>
    <w:rsid w:val="00EB0CC1"/>
    <w:rsid w:val="00EB11AD"/>
    <w:rsid w:val="00EB1951"/>
    <w:rsid w:val="00EB1A69"/>
    <w:rsid w:val="00EB2510"/>
    <w:rsid w:val="00EB322E"/>
    <w:rsid w:val="00EB3ADC"/>
    <w:rsid w:val="00EB3CC9"/>
    <w:rsid w:val="00EB488F"/>
    <w:rsid w:val="00EB5D1E"/>
    <w:rsid w:val="00EB5F0E"/>
    <w:rsid w:val="00EB66EE"/>
    <w:rsid w:val="00EB68F0"/>
    <w:rsid w:val="00EB7B1C"/>
    <w:rsid w:val="00EB7ED3"/>
    <w:rsid w:val="00EC079D"/>
    <w:rsid w:val="00EC0B9D"/>
    <w:rsid w:val="00EC1531"/>
    <w:rsid w:val="00EC246C"/>
    <w:rsid w:val="00EC3556"/>
    <w:rsid w:val="00EC3DD0"/>
    <w:rsid w:val="00EC45EF"/>
    <w:rsid w:val="00EC5035"/>
    <w:rsid w:val="00EC521C"/>
    <w:rsid w:val="00EC5595"/>
    <w:rsid w:val="00EC67FA"/>
    <w:rsid w:val="00EC7002"/>
    <w:rsid w:val="00EC791F"/>
    <w:rsid w:val="00EC7CAE"/>
    <w:rsid w:val="00EC7D70"/>
    <w:rsid w:val="00ED04BA"/>
    <w:rsid w:val="00ED2815"/>
    <w:rsid w:val="00ED408C"/>
    <w:rsid w:val="00ED47DE"/>
    <w:rsid w:val="00ED4806"/>
    <w:rsid w:val="00ED4AD5"/>
    <w:rsid w:val="00ED4C23"/>
    <w:rsid w:val="00ED4E98"/>
    <w:rsid w:val="00ED5F00"/>
    <w:rsid w:val="00ED7517"/>
    <w:rsid w:val="00ED7E9B"/>
    <w:rsid w:val="00EE0793"/>
    <w:rsid w:val="00EE0936"/>
    <w:rsid w:val="00EE1147"/>
    <w:rsid w:val="00EE27E0"/>
    <w:rsid w:val="00EE2FA7"/>
    <w:rsid w:val="00EE323A"/>
    <w:rsid w:val="00EE4599"/>
    <w:rsid w:val="00EE4863"/>
    <w:rsid w:val="00EE501C"/>
    <w:rsid w:val="00EE6B53"/>
    <w:rsid w:val="00EE71B8"/>
    <w:rsid w:val="00EE7276"/>
    <w:rsid w:val="00EE753F"/>
    <w:rsid w:val="00EE7D42"/>
    <w:rsid w:val="00EF0B61"/>
    <w:rsid w:val="00EF1024"/>
    <w:rsid w:val="00EF1909"/>
    <w:rsid w:val="00EF2A33"/>
    <w:rsid w:val="00EF2CFD"/>
    <w:rsid w:val="00EF3135"/>
    <w:rsid w:val="00EF34D9"/>
    <w:rsid w:val="00EF392A"/>
    <w:rsid w:val="00EF39FF"/>
    <w:rsid w:val="00EF3A56"/>
    <w:rsid w:val="00EF42E6"/>
    <w:rsid w:val="00EF4474"/>
    <w:rsid w:val="00EF4CDF"/>
    <w:rsid w:val="00EF5365"/>
    <w:rsid w:val="00EF5740"/>
    <w:rsid w:val="00EF582D"/>
    <w:rsid w:val="00EF65B6"/>
    <w:rsid w:val="00EF6A27"/>
    <w:rsid w:val="00EF7FFC"/>
    <w:rsid w:val="00F00538"/>
    <w:rsid w:val="00F00F0B"/>
    <w:rsid w:val="00F01F3F"/>
    <w:rsid w:val="00F020DD"/>
    <w:rsid w:val="00F02414"/>
    <w:rsid w:val="00F02818"/>
    <w:rsid w:val="00F028E6"/>
    <w:rsid w:val="00F02C26"/>
    <w:rsid w:val="00F02D6C"/>
    <w:rsid w:val="00F036C4"/>
    <w:rsid w:val="00F040E8"/>
    <w:rsid w:val="00F048A3"/>
    <w:rsid w:val="00F07011"/>
    <w:rsid w:val="00F07D7E"/>
    <w:rsid w:val="00F07DD9"/>
    <w:rsid w:val="00F11305"/>
    <w:rsid w:val="00F11CE4"/>
    <w:rsid w:val="00F121C9"/>
    <w:rsid w:val="00F1283E"/>
    <w:rsid w:val="00F12DB4"/>
    <w:rsid w:val="00F12DF1"/>
    <w:rsid w:val="00F13178"/>
    <w:rsid w:val="00F13C4C"/>
    <w:rsid w:val="00F147F9"/>
    <w:rsid w:val="00F14B68"/>
    <w:rsid w:val="00F14EB2"/>
    <w:rsid w:val="00F174A9"/>
    <w:rsid w:val="00F1754A"/>
    <w:rsid w:val="00F20400"/>
    <w:rsid w:val="00F21C69"/>
    <w:rsid w:val="00F21FD2"/>
    <w:rsid w:val="00F22773"/>
    <w:rsid w:val="00F227D2"/>
    <w:rsid w:val="00F22939"/>
    <w:rsid w:val="00F22ECF"/>
    <w:rsid w:val="00F257C1"/>
    <w:rsid w:val="00F25CDF"/>
    <w:rsid w:val="00F26792"/>
    <w:rsid w:val="00F27204"/>
    <w:rsid w:val="00F27727"/>
    <w:rsid w:val="00F27969"/>
    <w:rsid w:val="00F301BE"/>
    <w:rsid w:val="00F30B1F"/>
    <w:rsid w:val="00F3114F"/>
    <w:rsid w:val="00F3164E"/>
    <w:rsid w:val="00F316D8"/>
    <w:rsid w:val="00F31EDA"/>
    <w:rsid w:val="00F332AA"/>
    <w:rsid w:val="00F34236"/>
    <w:rsid w:val="00F34670"/>
    <w:rsid w:val="00F348EE"/>
    <w:rsid w:val="00F34A1D"/>
    <w:rsid w:val="00F35153"/>
    <w:rsid w:val="00F3515E"/>
    <w:rsid w:val="00F35586"/>
    <w:rsid w:val="00F357C7"/>
    <w:rsid w:val="00F358AB"/>
    <w:rsid w:val="00F36D40"/>
    <w:rsid w:val="00F37F81"/>
    <w:rsid w:val="00F40E92"/>
    <w:rsid w:val="00F41EA6"/>
    <w:rsid w:val="00F429CC"/>
    <w:rsid w:val="00F42AE4"/>
    <w:rsid w:val="00F44007"/>
    <w:rsid w:val="00F442FC"/>
    <w:rsid w:val="00F44555"/>
    <w:rsid w:val="00F45538"/>
    <w:rsid w:val="00F466DA"/>
    <w:rsid w:val="00F46F3C"/>
    <w:rsid w:val="00F502B3"/>
    <w:rsid w:val="00F506A4"/>
    <w:rsid w:val="00F51857"/>
    <w:rsid w:val="00F518A7"/>
    <w:rsid w:val="00F51BAF"/>
    <w:rsid w:val="00F55AB5"/>
    <w:rsid w:val="00F55F11"/>
    <w:rsid w:val="00F56094"/>
    <w:rsid w:val="00F56223"/>
    <w:rsid w:val="00F56234"/>
    <w:rsid w:val="00F57DE3"/>
    <w:rsid w:val="00F57DFC"/>
    <w:rsid w:val="00F57FFB"/>
    <w:rsid w:val="00F60705"/>
    <w:rsid w:val="00F60F30"/>
    <w:rsid w:val="00F61510"/>
    <w:rsid w:val="00F617DB"/>
    <w:rsid w:val="00F61CA2"/>
    <w:rsid w:val="00F61DA1"/>
    <w:rsid w:val="00F61F89"/>
    <w:rsid w:val="00F621CD"/>
    <w:rsid w:val="00F626F9"/>
    <w:rsid w:val="00F62E6C"/>
    <w:rsid w:val="00F633A6"/>
    <w:rsid w:val="00F63793"/>
    <w:rsid w:val="00F64155"/>
    <w:rsid w:val="00F64627"/>
    <w:rsid w:val="00F65082"/>
    <w:rsid w:val="00F650AB"/>
    <w:rsid w:val="00F65244"/>
    <w:rsid w:val="00F66796"/>
    <w:rsid w:val="00F66CAD"/>
    <w:rsid w:val="00F66FD5"/>
    <w:rsid w:val="00F67AAB"/>
    <w:rsid w:val="00F70325"/>
    <w:rsid w:val="00F703E2"/>
    <w:rsid w:val="00F7109E"/>
    <w:rsid w:val="00F71D2D"/>
    <w:rsid w:val="00F7240B"/>
    <w:rsid w:val="00F735A0"/>
    <w:rsid w:val="00F73E3F"/>
    <w:rsid w:val="00F749F7"/>
    <w:rsid w:val="00F7569C"/>
    <w:rsid w:val="00F763D5"/>
    <w:rsid w:val="00F765BE"/>
    <w:rsid w:val="00F772E7"/>
    <w:rsid w:val="00F77726"/>
    <w:rsid w:val="00F779DB"/>
    <w:rsid w:val="00F80601"/>
    <w:rsid w:val="00F80748"/>
    <w:rsid w:val="00F80DA5"/>
    <w:rsid w:val="00F8162A"/>
    <w:rsid w:val="00F81CF4"/>
    <w:rsid w:val="00F829F1"/>
    <w:rsid w:val="00F82CE2"/>
    <w:rsid w:val="00F82F36"/>
    <w:rsid w:val="00F84182"/>
    <w:rsid w:val="00F84990"/>
    <w:rsid w:val="00F851EE"/>
    <w:rsid w:val="00F85318"/>
    <w:rsid w:val="00F8543F"/>
    <w:rsid w:val="00F865C6"/>
    <w:rsid w:val="00F871D0"/>
    <w:rsid w:val="00F874DA"/>
    <w:rsid w:val="00F87F27"/>
    <w:rsid w:val="00F901CB"/>
    <w:rsid w:val="00F9044F"/>
    <w:rsid w:val="00F90778"/>
    <w:rsid w:val="00F9092E"/>
    <w:rsid w:val="00F911B9"/>
    <w:rsid w:val="00F914F7"/>
    <w:rsid w:val="00F916B1"/>
    <w:rsid w:val="00F939E6"/>
    <w:rsid w:val="00F93BF9"/>
    <w:rsid w:val="00F943A7"/>
    <w:rsid w:val="00F947BF"/>
    <w:rsid w:val="00F9684F"/>
    <w:rsid w:val="00F969F2"/>
    <w:rsid w:val="00F96D27"/>
    <w:rsid w:val="00F971AE"/>
    <w:rsid w:val="00FA00F6"/>
    <w:rsid w:val="00FA05D9"/>
    <w:rsid w:val="00FA06E4"/>
    <w:rsid w:val="00FA0D1C"/>
    <w:rsid w:val="00FA0EF6"/>
    <w:rsid w:val="00FA12E6"/>
    <w:rsid w:val="00FA19D3"/>
    <w:rsid w:val="00FA1D84"/>
    <w:rsid w:val="00FA47EC"/>
    <w:rsid w:val="00FA4995"/>
    <w:rsid w:val="00FA49CB"/>
    <w:rsid w:val="00FA4D30"/>
    <w:rsid w:val="00FA4D73"/>
    <w:rsid w:val="00FA548C"/>
    <w:rsid w:val="00FA55C3"/>
    <w:rsid w:val="00FA622D"/>
    <w:rsid w:val="00FA638C"/>
    <w:rsid w:val="00FA6546"/>
    <w:rsid w:val="00FA6C7B"/>
    <w:rsid w:val="00FA6D3B"/>
    <w:rsid w:val="00FA719C"/>
    <w:rsid w:val="00FA7BFC"/>
    <w:rsid w:val="00FA7CEB"/>
    <w:rsid w:val="00FA7E85"/>
    <w:rsid w:val="00FB038E"/>
    <w:rsid w:val="00FB126C"/>
    <w:rsid w:val="00FB276D"/>
    <w:rsid w:val="00FB2947"/>
    <w:rsid w:val="00FB2DBD"/>
    <w:rsid w:val="00FB5440"/>
    <w:rsid w:val="00FB60AC"/>
    <w:rsid w:val="00FB6394"/>
    <w:rsid w:val="00FB6B28"/>
    <w:rsid w:val="00FB6C87"/>
    <w:rsid w:val="00FB7508"/>
    <w:rsid w:val="00FB78FF"/>
    <w:rsid w:val="00FB7A1A"/>
    <w:rsid w:val="00FC0DB0"/>
    <w:rsid w:val="00FC0EF4"/>
    <w:rsid w:val="00FC0FD7"/>
    <w:rsid w:val="00FC1550"/>
    <w:rsid w:val="00FC1600"/>
    <w:rsid w:val="00FC1720"/>
    <w:rsid w:val="00FC1A2A"/>
    <w:rsid w:val="00FC1C2F"/>
    <w:rsid w:val="00FC2665"/>
    <w:rsid w:val="00FC282D"/>
    <w:rsid w:val="00FC41EE"/>
    <w:rsid w:val="00FC4305"/>
    <w:rsid w:val="00FC45D8"/>
    <w:rsid w:val="00FC4857"/>
    <w:rsid w:val="00FC4A9A"/>
    <w:rsid w:val="00FC5344"/>
    <w:rsid w:val="00FC59A2"/>
    <w:rsid w:val="00FC6462"/>
    <w:rsid w:val="00FC7042"/>
    <w:rsid w:val="00FD0D6C"/>
    <w:rsid w:val="00FD1CBD"/>
    <w:rsid w:val="00FD1DC5"/>
    <w:rsid w:val="00FD1ED6"/>
    <w:rsid w:val="00FD2803"/>
    <w:rsid w:val="00FD2ECF"/>
    <w:rsid w:val="00FD4E4A"/>
    <w:rsid w:val="00FD4FE4"/>
    <w:rsid w:val="00FD6270"/>
    <w:rsid w:val="00FD75A5"/>
    <w:rsid w:val="00FE0858"/>
    <w:rsid w:val="00FE200B"/>
    <w:rsid w:val="00FE20D2"/>
    <w:rsid w:val="00FE3D6C"/>
    <w:rsid w:val="00FE489A"/>
    <w:rsid w:val="00FE4E29"/>
    <w:rsid w:val="00FE5003"/>
    <w:rsid w:val="00FE5200"/>
    <w:rsid w:val="00FE5E4F"/>
    <w:rsid w:val="00FE6280"/>
    <w:rsid w:val="00FE68C7"/>
    <w:rsid w:val="00FE7D85"/>
    <w:rsid w:val="00FF0BAB"/>
    <w:rsid w:val="00FF1028"/>
    <w:rsid w:val="00FF2347"/>
    <w:rsid w:val="00FF3532"/>
    <w:rsid w:val="00FF37AE"/>
    <w:rsid w:val="00FF4063"/>
    <w:rsid w:val="00FF40D0"/>
    <w:rsid w:val="00FF41EC"/>
    <w:rsid w:val="00FF4BBE"/>
    <w:rsid w:val="00FF4D51"/>
    <w:rsid w:val="00FF4FA5"/>
    <w:rsid w:val="00FF5777"/>
    <w:rsid w:val="00FF5FAA"/>
    <w:rsid w:val="00FF692E"/>
    <w:rsid w:val="00FF725C"/>
    <w:rsid w:val="00FF737E"/>
    <w:rsid w:val="00FF7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56F3"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732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47320E"/>
    <w:rPr>
      <w:sz w:val="22"/>
      <w:szCs w:val="22"/>
      <w:lang w:eastAsia="en-US"/>
    </w:rPr>
  </w:style>
  <w:style w:type="character" w:styleId="Pogrubienie">
    <w:name w:val="Strong"/>
    <w:qFormat/>
    <w:rsid w:val="0047320E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31E7"/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31E7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631E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57070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uiPriority w:val="99"/>
    <w:rsid w:val="00C5707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57070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C57070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7D2767"/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link w:val="Tekstpodstawowy"/>
    <w:rsid w:val="007D2767"/>
    <w:rPr>
      <w:rFonts w:ascii="Times New Roman" w:eastAsia="Times New Roman" w:hAnsi="Times New Roman"/>
      <w:sz w:val="28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71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97197"/>
    <w:rPr>
      <w:rFonts w:ascii="Segoe UI" w:hAnsi="Segoe UI" w:cs="Segoe UI"/>
      <w:sz w:val="18"/>
      <w:szCs w:val="18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22024C"/>
  </w:style>
  <w:style w:type="paragraph" w:styleId="Akapitzlist">
    <w:name w:val="List Paragraph"/>
    <w:basedOn w:val="Normalny"/>
    <w:uiPriority w:val="34"/>
    <w:qFormat/>
    <w:rsid w:val="00D81BF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E5E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5E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5E5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5E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E57"/>
    <w:rPr>
      <w:b/>
      <w:bCs/>
      <w:lang w:eastAsia="en-US"/>
    </w:rPr>
  </w:style>
  <w:style w:type="paragraph" w:customStyle="1" w:styleId="Pa21">
    <w:name w:val="Pa21"/>
    <w:basedOn w:val="Normalny"/>
    <w:next w:val="Normalny"/>
    <w:uiPriority w:val="99"/>
    <w:rsid w:val="00724B65"/>
    <w:pPr>
      <w:autoSpaceDE w:val="0"/>
      <w:autoSpaceDN w:val="0"/>
      <w:adjustRightInd w:val="0"/>
      <w:spacing w:line="171" w:lineRule="atLeast"/>
    </w:pPr>
    <w:rPr>
      <w:rFonts w:ascii="Humanst521EU" w:hAnsi="Humanst521EU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B1951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F22ECF"/>
    <w:rPr>
      <w:color w:val="0000FF"/>
      <w:u w:val="single"/>
    </w:rPr>
  </w:style>
  <w:style w:type="character" w:customStyle="1" w:styleId="ui-provider">
    <w:name w:val="ui-provider"/>
    <w:basedOn w:val="Domylnaczcionkaakapitu"/>
    <w:rsid w:val="002075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ia\Desktop\Nowa%20Era\SP\Klasa%208\plan_wynikowy_podstawowe_ponadpodstawowe_klasa_8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121E8-2711-42A5-8778-61205A0B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plan_wynikowy_podstawowe_ponadpodstawowe_klasa_8</Template>
  <TotalTime>0</TotalTime>
  <Pages>24</Pages>
  <Words>6838</Words>
  <Characters>41034</Characters>
  <Application>Microsoft Office Word</Application>
  <DocSecurity>0</DocSecurity>
  <Lines>341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nauczyciel</cp:lastModifiedBy>
  <cp:revision>2</cp:revision>
  <dcterms:created xsi:type="dcterms:W3CDTF">2024-09-12T06:21:00Z</dcterms:created>
  <dcterms:modified xsi:type="dcterms:W3CDTF">2024-09-12T06:21:00Z</dcterms:modified>
</cp:coreProperties>
</file>